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64" w:type="pct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07"/>
        <w:gridCol w:w="511"/>
        <w:gridCol w:w="1613"/>
        <w:gridCol w:w="5889"/>
      </w:tblGrid>
      <w:tr w:rsidR="00D2048D" w:rsidRPr="003374FC" w14:paraId="6C97D840" w14:textId="77777777" w:rsidTr="002531AB">
        <w:trPr>
          <w:trHeight w:val="433"/>
        </w:trPr>
        <w:tc>
          <w:tcPr>
            <w:tcW w:w="5000" w:type="pct"/>
            <w:gridSpan w:val="4"/>
            <w:shd w:val="clear" w:color="auto" w:fill="D9D9D9"/>
            <w:vAlign w:val="center"/>
          </w:tcPr>
          <w:p w14:paraId="6C97D83F" w14:textId="77777777" w:rsidR="00D2048D" w:rsidRPr="003374FC" w:rsidRDefault="002531AB" w:rsidP="00A97E39">
            <w:pPr>
              <w:jc w:val="center"/>
              <w:rPr>
                <w:b/>
              </w:rPr>
            </w:pPr>
            <w:r w:rsidRPr="00F40969">
              <w:rPr>
                <w:b/>
              </w:rPr>
              <w:t>UNIWERSYTET  MORSKI</w:t>
            </w:r>
            <w:r>
              <w:rPr>
                <w:b/>
              </w:rPr>
              <w:t xml:space="preserve"> w </w:t>
            </w:r>
            <w:r w:rsidRPr="005C6661">
              <w:rPr>
                <w:b/>
              </w:rPr>
              <w:t>GDYNI</w:t>
            </w:r>
            <w:r>
              <w:rPr>
                <w:b/>
              </w:rPr>
              <w:br/>
            </w:r>
            <w:r w:rsidR="00D2048D">
              <w:rPr>
                <w:b/>
              </w:rPr>
              <w:t>WYDZIAŁ ELEKTRYCZNY</w:t>
            </w:r>
          </w:p>
        </w:tc>
      </w:tr>
      <w:tr w:rsidR="00D2048D" w:rsidRPr="003374FC" w14:paraId="6C97D845" w14:textId="77777777" w:rsidTr="00E63388">
        <w:trPr>
          <w:trHeight w:val="254"/>
        </w:trPr>
        <w:tc>
          <w:tcPr>
            <w:tcW w:w="747" w:type="pct"/>
            <w:shd w:val="clear" w:color="auto" w:fill="D9D9D9"/>
          </w:tcPr>
          <w:p w14:paraId="6C97D841" w14:textId="77777777" w:rsidR="00D2048D" w:rsidRPr="005C6661" w:rsidRDefault="00D2048D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Nr</w:t>
            </w:r>
          </w:p>
        </w:tc>
        <w:tc>
          <w:tcPr>
            <w:tcW w:w="271" w:type="pct"/>
            <w:shd w:val="clear" w:color="auto" w:fill="FFFFFF"/>
          </w:tcPr>
          <w:p w14:paraId="6C97D842" w14:textId="77777777" w:rsidR="00D2048D" w:rsidRPr="005C6661" w:rsidRDefault="00181312" w:rsidP="008E23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531AB">
              <w:rPr>
                <w:sz w:val="20"/>
                <w:szCs w:val="20"/>
              </w:rPr>
              <w:t>4</w:t>
            </w:r>
          </w:p>
        </w:tc>
        <w:tc>
          <w:tcPr>
            <w:tcW w:w="856" w:type="pct"/>
            <w:shd w:val="clear" w:color="auto" w:fill="D9D9D9"/>
          </w:tcPr>
          <w:p w14:paraId="6C97D843" w14:textId="77777777" w:rsidR="00D2048D" w:rsidRPr="005C6661" w:rsidRDefault="00D2048D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Przedmiot:</w:t>
            </w:r>
          </w:p>
        </w:tc>
        <w:tc>
          <w:tcPr>
            <w:tcW w:w="3126" w:type="pct"/>
          </w:tcPr>
          <w:p w14:paraId="6C97D844" w14:textId="77777777" w:rsidR="00D2048D" w:rsidRPr="005C6661" w:rsidRDefault="00FD2678" w:rsidP="00AF0E4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Programowanie obiektowe</w:t>
            </w:r>
          </w:p>
        </w:tc>
      </w:tr>
      <w:tr w:rsidR="00FD2678" w:rsidRPr="003374FC" w14:paraId="6C97D848" w14:textId="77777777" w:rsidTr="00F00C45">
        <w:trPr>
          <w:trHeight w:val="258"/>
        </w:trPr>
        <w:tc>
          <w:tcPr>
            <w:tcW w:w="1874" w:type="pct"/>
            <w:gridSpan w:val="3"/>
            <w:shd w:val="clear" w:color="auto" w:fill="D9D9D9"/>
          </w:tcPr>
          <w:p w14:paraId="6C97D846" w14:textId="5245E179" w:rsidR="00FD2678" w:rsidRPr="005C6661" w:rsidRDefault="00FD2678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Kierunek</w:t>
            </w:r>
            <w:r w:rsidR="006838A9">
              <w:rPr>
                <w:sz w:val="20"/>
                <w:szCs w:val="20"/>
              </w:rPr>
              <w:t>:</w:t>
            </w:r>
          </w:p>
        </w:tc>
        <w:tc>
          <w:tcPr>
            <w:tcW w:w="3126" w:type="pct"/>
          </w:tcPr>
          <w:p w14:paraId="6C97D847" w14:textId="1972A619" w:rsidR="00FD2678" w:rsidRPr="003149EE" w:rsidRDefault="00FD2678" w:rsidP="008A66CA">
            <w:pPr>
              <w:rPr>
                <w:b/>
                <w:sz w:val="20"/>
                <w:szCs w:val="20"/>
              </w:rPr>
            </w:pPr>
            <w:r w:rsidRPr="003149EE">
              <w:rPr>
                <w:b/>
                <w:sz w:val="20"/>
                <w:szCs w:val="20"/>
              </w:rPr>
              <w:t>Informatyka</w:t>
            </w:r>
          </w:p>
        </w:tc>
      </w:tr>
      <w:tr w:rsidR="006838A9" w:rsidRPr="003374FC" w14:paraId="3476A926" w14:textId="77777777" w:rsidTr="00F00C45">
        <w:trPr>
          <w:trHeight w:val="247"/>
        </w:trPr>
        <w:tc>
          <w:tcPr>
            <w:tcW w:w="1874" w:type="pct"/>
            <w:gridSpan w:val="3"/>
            <w:shd w:val="clear" w:color="auto" w:fill="D9D9D9"/>
          </w:tcPr>
          <w:p w14:paraId="72BDC94B" w14:textId="43C13853" w:rsidR="006838A9" w:rsidRPr="005C6661" w:rsidRDefault="006838A9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Poziom kształcenia:</w:t>
            </w:r>
          </w:p>
        </w:tc>
        <w:tc>
          <w:tcPr>
            <w:tcW w:w="3126" w:type="pct"/>
          </w:tcPr>
          <w:p w14:paraId="75E02EF7" w14:textId="05DA0EB3" w:rsidR="006838A9" w:rsidRPr="003149EE" w:rsidRDefault="006838A9" w:rsidP="008A66CA">
            <w:pPr>
              <w:rPr>
                <w:b/>
                <w:sz w:val="20"/>
                <w:szCs w:val="20"/>
              </w:rPr>
            </w:pPr>
            <w:r w:rsidRPr="003149EE">
              <w:rPr>
                <w:b/>
                <w:sz w:val="20"/>
                <w:szCs w:val="20"/>
              </w:rPr>
              <w:t>studia pierwszego stopnia</w:t>
            </w:r>
          </w:p>
        </w:tc>
      </w:tr>
      <w:tr w:rsidR="00FD2678" w:rsidRPr="003374FC" w14:paraId="6C97D84B" w14:textId="77777777" w:rsidTr="00F00C45">
        <w:trPr>
          <w:trHeight w:val="247"/>
        </w:trPr>
        <w:tc>
          <w:tcPr>
            <w:tcW w:w="1874" w:type="pct"/>
            <w:gridSpan w:val="3"/>
            <w:shd w:val="clear" w:color="auto" w:fill="D9D9D9"/>
          </w:tcPr>
          <w:p w14:paraId="6C97D849" w14:textId="77777777" w:rsidR="00FD2678" w:rsidRPr="005C6661" w:rsidRDefault="00FD2678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Forma studiów:</w:t>
            </w:r>
          </w:p>
        </w:tc>
        <w:tc>
          <w:tcPr>
            <w:tcW w:w="3126" w:type="pct"/>
          </w:tcPr>
          <w:p w14:paraId="6C97D84A" w14:textId="77777777" w:rsidR="00FD2678" w:rsidRPr="003149EE" w:rsidRDefault="00181312" w:rsidP="008A66CA">
            <w:pPr>
              <w:rPr>
                <w:b/>
                <w:sz w:val="20"/>
                <w:szCs w:val="20"/>
              </w:rPr>
            </w:pPr>
            <w:r w:rsidRPr="003149EE">
              <w:rPr>
                <w:b/>
                <w:sz w:val="20"/>
                <w:szCs w:val="20"/>
              </w:rPr>
              <w:t>S</w:t>
            </w:r>
            <w:r w:rsidR="00FD2678" w:rsidRPr="003149EE">
              <w:rPr>
                <w:b/>
                <w:sz w:val="20"/>
                <w:szCs w:val="20"/>
              </w:rPr>
              <w:t>tacjonarne</w:t>
            </w:r>
          </w:p>
        </w:tc>
      </w:tr>
      <w:tr w:rsidR="00FD2678" w:rsidRPr="003374FC" w14:paraId="6C97D84E" w14:textId="77777777" w:rsidTr="00F00C45">
        <w:trPr>
          <w:trHeight w:val="251"/>
        </w:trPr>
        <w:tc>
          <w:tcPr>
            <w:tcW w:w="1874" w:type="pct"/>
            <w:gridSpan w:val="3"/>
            <w:shd w:val="clear" w:color="auto" w:fill="D9D9D9"/>
          </w:tcPr>
          <w:p w14:paraId="6C97D84C" w14:textId="77777777" w:rsidR="00FD2678" w:rsidRPr="005C6661" w:rsidRDefault="00FD2678" w:rsidP="003374F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Profil kształcenia:</w:t>
            </w:r>
          </w:p>
        </w:tc>
        <w:tc>
          <w:tcPr>
            <w:tcW w:w="3126" w:type="pct"/>
          </w:tcPr>
          <w:p w14:paraId="6C97D84D" w14:textId="77777777" w:rsidR="00FD2678" w:rsidRPr="003149EE" w:rsidRDefault="00181312" w:rsidP="008A66CA">
            <w:pPr>
              <w:rPr>
                <w:b/>
                <w:sz w:val="20"/>
                <w:szCs w:val="20"/>
              </w:rPr>
            </w:pPr>
            <w:proofErr w:type="spellStart"/>
            <w:r w:rsidRPr="003149EE">
              <w:rPr>
                <w:b/>
                <w:sz w:val="20"/>
                <w:szCs w:val="20"/>
              </w:rPr>
              <w:t>O</w:t>
            </w:r>
            <w:r w:rsidR="00FD2678" w:rsidRPr="003149EE">
              <w:rPr>
                <w:b/>
                <w:sz w:val="20"/>
                <w:szCs w:val="20"/>
              </w:rPr>
              <w:t>gólnoakademicki</w:t>
            </w:r>
            <w:proofErr w:type="spellEnd"/>
          </w:p>
        </w:tc>
      </w:tr>
    </w:tbl>
    <w:p w14:paraId="6C97D852" w14:textId="77777777" w:rsidR="00D2048D" w:rsidRDefault="00D2048D" w:rsidP="008E235C">
      <w:pPr>
        <w:rPr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60"/>
        <w:gridCol w:w="1389"/>
        <w:gridCol w:w="843"/>
        <w:gridCol w:w="662"/>
        <w:gridCol w:w="854"/>
        <w:gridCol w:w="852"/>
        <w:gridCol w:w="1256"/>
        <w:gridCol w:w="731"/>
        <w:gridCol w:w="731"/>
        <w:gridCol w:w="710"/>
      </w:tblGrid>
      <w:tr w:rsidR="00D2048D" w14:paraId="6C97D857" w14:textId="77777777" w:rsidTr="00FD2678">
        <w:trPr>
          <w:cantSplit/>
        </w:trPr>
        <w:tc>
          <w:tcPr>
            <w:tcW w:w="770" w:type="pct"/>
            <w:vMerge w:val="restart"/>
            <w:shd w:val="clear" w:color="auto" w:fill="D9D9D9"/>
            <w:vAlign w:val="center"/>
          </w:tcPr>
          <w:p w14:paraId="6C97D853" w14:textId="77777777" w:rsidR="00D2048D" w:rsidRPr="00E622B6" w:rsidRDefault="00D2048D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Semestr</w:t>
            </w:r>
          </w:p>
        </w:tc>
        <w:tc>
          <w:tcPr>
            <w:tcW w:w="732" w:type="pct"/>
            <w:vMerge w:val="restart"/>
            <w:shd w:val="clear" w:color="auto" w:fill="D9D9D9"/>
            <w:vAlign w:val="center"/>
          </w:tcPr>
          <w:p w14:paraId="6C97D854" w14:textId="77777777" w:rsidR="00D2048D" w:rsidRPr="00E622B6" w:rsidRDefault="00D2048D" w:rsidP="00A97E39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ECTS</w:t>
            </w:r>
          </w:p>
        </w:tc>
        <w:tc>
          <w:tcPr>
            <w:tcW w:w="1692" w:type="pct"/>
            <w:gridSpan w:val="4"/>
            <w:shd w:val="clear" w:color="auto" w:fill="D9D9D9"/>
          </w:tcPr>
          <w:p w14:paraId="6C97D855" w14:textId="77777777" w:rsidR="00D2048D" w:rsidRPr="00E622B6" w:rsidRDefault="00D2048D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Liczba godzin w tygodniu</w:t>
            </w:r>
          </w:p>
        </w:tc>
        <w:tc>
          <w:tcPr>
            <w:tcW w:w="1806" w:type="pct"/>
            <w:gridSpan w:val="4"/>
            <w:shd w:val="clear" w:color="auto" w:fill="D9D9D9"/>
          </w:tcPr>
          <w:p w14:paraId="6C97D856" w14:textId="77777777" w:rsidR="00D2048D" w:rsidRPr="008A66CA" w:rsidRDefault="00D2048D">
            <w:pPr>
              <w:pStyle w:val="Nagwek3"/>
            </w:pPr>
            <w:r w:rsidRPr="008A66CA">
              <w:t>Liczba godzin w semestrze</w:t>
            </w:r>
          </w:p>
        </w:tc>
      </w:tr>
      <w:tr w:rsidR="003149EE" w14:paraId="6C97D863" w14:textId="77777777" w:rsidTr="003149EE">
        <w:trPr>
          <w:cantSplit/>
        </w:trPr>
        <w:tc>
          <w:tcPr>
            <w:tcW w:w="0" w:type="auto"/>
            <w:vMerge/>
            <w:shd w:val="clear" w:color="auto" w:fill="D9D9D9"/>
            <w:vAlign w:val="center"/>
          </w:tcPr>
          <w:p w14:paraId="6C97D858" w14:textId="77777777" w:rsidR="003149EE" w:rsidRPr="00E622B6" w:rsidRDefault="003149EE">
            <w:pPr>
              <w:rPr>
                <w:b/>
                <w:sz w:val="20"/>
                <w:szCs w:val="20"/>
              </w:rPr>
            </w:pPr>
          </w:p>
        </w:tc>
        <w:tc>
          <w:tcPr>
            <w:tcW w:w="732" w:type="pct"/>
            <w:vMerge/>
            <w:shd w:val="clear" w:color="auto" w:fill="D9D9D9"/>
            <w:vAlign w:val="center"/>
          </w:tcPr>
          <w:p w14:paraId="6C97D859" w14:textId="77777777" w:rsidR="003149EE" w:rsidRPr="00E622B6" w:rsidRDefault="003149EE">
            <w:pPr>
              <w:rPr>
                <w:b/>
                <w:sz w:val="20"/>
                <w:szCs w:val="20"/>
              </w:rPr>
            </w:pPr>
          </w:p>
        </w:tc>
        <w:tc>
          <w:tcPr>
            <w:tcW w:w="444" w:type="pct"/>
            <w:shd w:val="clear" w:color="auto" w:fill="D9D9D9"/>
            <w:vAlign w:val="bottom"/>
          </w:tcPr>
          <w:p w14:paraId="6C97D85A" w14:textId="77777777" w:rsidR="003149EE" w:rsidRPr="00E622B6" w:rsidRDefault="003149EE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W</w:t>
            </w:r>
          </w:p>
        </w:tc>
        <w:tc>
          <w:tcPr>
            <w:tcW w:w="349" w:type="pct"/>
            <w:shd w:val="clear" w:color="auto" w:fill="D9D9D9"/>
            <w:vAlign w:val="bottom"/>
          </w:tcPr>
          <w:p w14:paraId="6C97D85B" w14:textId="77777777" w:rsidR="003149EE" w:rsidRPr="00E622B6" w:rsidRDefault="003149EE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50" w:type="pct"/>
            <w:shd w:val="clear" w:color="auto" w:fill="D9D9D9"/>
            <w:vAlign w:val="bottom"/>
          </w:tcPr>
          <w:p w14:paraId="6C97D85C" w14:textId="77777777" w:rsidR="003149EE" w:rsidRPr="00E622B6" w:rsidRDefault="003149EE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449" w:type="pct"/>
            <w:shd w:val="clear" w:color="auto" w:fill="D9D9D9"/>
            <w:vAlign w:val="bottom"/>
          </w:tcPr>
          <w:p w14:paraId="6C97D85E" w14:textId="6D063084" w:rsidR="003149EE" w:rsidRPr="00E622B6" w:rsidRDefault="003149EE" w:rsidP="003149EE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P</w:t>
            </w:r>
          </w:p>
        </w:tc>
        <w:tc>
          <w:tcPr>
            <w:tcW w:w="662" w:type="pct"/>
            <w:shd w:val="clear" w:color="auto" w:fill="D9D9D9"/>
            <w:vAlign w:val="bottom"/>
          </w:tcPr>
          <w:p w14:paraId="6C97D85F" w14:textId="77777777" w:rsidR="003149EE" w:rsidRPr="00E622B6" w:rsidRDefault="003149EE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W</w:t>
            </w:r>
          </w:p>
        </w:tc>
        <w:tc>
          <w:tcPr>
            <w:tcW w:w="385" w:type="pct"/>
            <w:shd w:val="clear" w:color="auto" w:fill="D9D9D9"/>
            <w:vAlign w:val="bottom"/>
          </w:tcPr>
          <w:p w14:paraId="6C97D860" w14:textId="77777777" w:rsidR="003149EE" w:rsidRPr="00E622B6" w:rsidRDefault="003149EE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385" w:type="pct"/>
            <w:shd w:val="clear" w:color="auto" w:fill="D9D9D9"/>
            <w:vAlign w:val="bottom"/>
          </w:tcPr>
          <w:p w14:paraId="6C97D861" w14:textId="77777777" w:rsidR="003149EE" w:rsidRPr="00E622B6" w:rsidRDefault="003149EE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374" w:type="pct"/>
            <w:shd w:val="clear" w:color="auto" w:fill="D9D9D9"/>
            <w:vAlign w:val="bottom"/>
          </w:tcPr>
          <w:p w14:paraId="6C97D862" w14:textId="77777777" w:rsidR="003149EE" w:rsidRPr="00E622B6" w:rsidRDefault="003149EE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P</w:t>
            </w:r>
          </w:p>
        </w:tc>
      </w:tr>
      <w:tr w:rsidR="003149EE" w14:paraId="6C97D86F" w14:textId="77777777" w:rsidTr="003149EE">
        <w:tc>
          <w:tcPr>
            <w:tcW w:w="770" w:type="pct"/>
          </w:tcPr>
          <w:p w14:paraId="6C97D864" w14:textId="77777777" w:rsidR="003149EE" w:rsidRPr="00E622B6" w:rsidRDefault="003149E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III</w:t>
            </w:r>
          </w:p>
        </w:tc>
        <w:tc>
          <w:tcPr>
            <w:tcW w:w="732" w:type="pct"/>
          </w:tcPr>
          <w:p w14:paraId="6C97D865" w14:textId="639D237B" w:rsidR="003149EE" w:rsidRPr="00E622B6" w:rsidRDefault="003149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44" w:type="pct"/>
          </w:tcPr>
          <w:p w14:paraId="6C97D866" w14:textId="77777777" w:rsidR="003149EE" w:rsidRPr="00E622B6" w:rsidRDefault="003149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9" w:type="pct"/>
          </w:tcPr>
          <w:p w14:paraId="6C97D867" w14:textId="77777777" w:rsidR="003149EE" w:rsidRPr="00E622B6" w:rsidRDefault="00314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pct"/>
          </w:tcPr>
          <w:p w14:paraId="6C97D868" w14:textId="77777777" w:rsidR="003149EE" w:rsidRPr="00E622B6" w:rsidRDefault="003149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49" w:type="pct"/>
          </w:tcPr>
          <w:p w14:paraId="6C97D86A" w14:textId="77777777" w:rsidR="003149EE" w:rsidRPr="00E622B6" w:rsidRDefault="00314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pct"/>
          </w:tcPr>
          <w:p w14:paraId="6C97D86B" w14:textId="77777777" w:rsidR="003149EE" w:rsidRPr="00E622B6" w:rsidRDefault="003149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385" w:type="pct"/>
          </w:tcPr>
          <w:p w14:paraId="6C97D86C" w14:textId="77777777" w:rsidR="003149EE" w:rsidRPr="00E622B6" w:rsidRDefault="00314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</w:tcPr>
          <w:p w14:paraId="6C97D86D" w14:textId="77777777" w:rsidR="003149EE" w:rsidRPr="00E622B6" w:rsidRDefault="003149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374" w:type="pct"/>
          </w:tcPr>
          <w:p w14:paraId="6C97D86E" w14:textId="77777777" w:rsidR="003149EE" w:rsidRPr="00E622B6" w:rsidRDefault="003149EE">
            <w:pPr>
              <w:jc w:val="center"/>
              <w:rPr>
                <w:sz w:val="20"/>
                <w:szCs w:val="20"/>
              </w:rPr>
            </w:pPr>
          </w:p>
        </w:tc>
      </w:tr>
      <w:tr w:rsidR="00D2048D" w:rsidRPr="00A1596B" w14:paraId="6C97D872" w14:textId="77777777" w:rsidTr="00FD2678">
        <w:trPr>
          <w:cantSplit/>
          <w:trHeight w:val="320"/>
        </w:trPr>
        <w:tc>
          <w:tcPr>
            <w:tcW w:w="3194" w:type="pct"/>
            <w:gridSpan w:val="6"/>
            <w:shd w:val="clear" w:color="auto" w:fill="D9D9D9"/>
            <w:vAlign w:val="center"/>
          </w:tcPr>
          <w:p w14:paraId="6C97D870" w14:textId="77777777" w:rsidR="00D2048D" w:rsidRPr="00A1596B" w:rsidRDefault="00D2048D" w:rsidP="002809AD">
            <w:pPr>
              <w:jc w:val="center"/>
              <w:rPr>
                <w:b/>
                <w:sz w:val="20"/>
                <w:szCs w:val="20"/>
              </w:rPr>
            </w:pPr>
            <w:r w:rsidRPr="00A1596B">
              <w:rPr>
                <w:b/>
                <w:sz w:val="20"/>
                <w:szCs w:val="20"/>
              </w:rPr>
              <w:t>Razem w czasie studiów:</w:t>
            </w:r>
          </w:p>
        </w:tc>
        <w:tc>
          <w:tcPr>
            <w:tcW w:w="1806" w:type="pct"/>
            <w:gridSpan w:val="4"/>
            <w:vAlign w:val="center"/>
          </w:tcPr>
          <w:p w14:paraId="6C97D871" w14:textId="77777777" w:rsidR="00D2048D" w:rsidRPr="00A1596B" w:rsidRDefault="00FD2678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60</w:t>
            </w:r>
          </w:p>
        </w:tc>
      </w:tr>
    </w:tbl>
    <w:p w14:paraId="6C97D874" w14:textId="77777777" w:rsidR="00D2048D" w:rsidRPr="00E622B6" w:rsidRDefault="00D2048D" w:rsidP="00EA79E1">
      <w:pPr>
        <w:pStyle w:val="Nagwek1"/>
        <w:jc w:val="both"/>
        <w:rPr>
          <w:rFonts w:ascii="Times New Roman" w:hAnsi="Times New Roman"/>
          <w:bCs/>
          <w:kern w:val="0"/>
          <w:sz w:val="22"/>
          <w:szCs w:val="22"/>
        </w:rPr>
      </w:pPr>
      <w:r w:rsidRPr="00E622B6">
        <w:rPr>
          <w:rFonts w:ascii="Times New Roman" w:hAnsi="Times New Roman"/>
          <w:bCs/>
          <w:kern w:val="0"/>
          <w:sz w:val="22"/>
          <w:szCs w:val="22"/>
        </w:rPr>
        <w:t>Wymagania wstępne w zakresie wiedzy, umiejętności i innych kompetencji (jeśli dot. przedmiotu)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8"/>
        <w:gridCol w:w="8960"/>
      </w:tblGrid>
      <w:tr w:rsidR="00FD2678" w:rsidRPr="00E622B6" w14:paraId="6C97D877" w14:textId="77777777" w:rsidTr="00910A28">
        <w:tc>
          <w:tcPr>
            <w:tcW w:w="534" w:type="dxa"/>
          </w:tcPr>
          <w:p w14:paraId="6C97D875" w14:textId="77777777" w:rsidR="00FD2678" w:rsidRPr="00E622B6" w:rsidRDefault="00FD2678" w:rsidP="00910A2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9104" w:type="dxa"/>
          </w:tcPr>
          <w:p w14:paraId="6C97D876" w14:textId="77777777" w:rsidR="00FD2678" w:rsidRPr="00E622B6" w:rsidRDefault="00FD2678" w:rsidP="002531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Wiedza i umiejętności z podstaw programowania</w:t>
            </w:r>
            <w:r w:rsidR="002531AB">
              <w:rPr>
                <w:sz w:val="22"/>
                <w:szCs w:val="22"/>
              </w:rPr>
              <w:t>.</w:t>
            </w:r>
          </w:p>
        </w:tc>
      </w:tr>
      <w:tr w:rsidR="00FD2678" w:rsidRPr="00E622B6" w14:paraId="6C97D87A" w14:textId="77777777" w:rsidTr="00910A28">
        <w:tc>
          <w:tcPr>
            <w:tcW w:w="534" w:type="dxa"/>
          </w:tcPr>
          <w:p w14:paraId="6C97D878" w14:textId="77777777" w:rsidR="00FD2678" w:rsidRPr="00E622B6" w:rsidRDefault="00FD2678" w:rsidP="00910A2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9104" w:type="dxa"/>
          </w:tcPr>
          <w:p w14:paraId="6C97D879" w14:textId="77777777" w:rsidR="00FD2678" w:rsidRPr="00ED362A" w:rsidRDefault="002531AB" w:rsidP="00ED36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Wiedza z matematyki.</w:t>
            </w:r>
            <w:r w:rsidR="00FD2678" w:rsidRPr="00ED362A">
              <w:rPr>
                <w:sz w:val="22"/>
                <w:szCs w:val="22"/>
              </w:rPr>
              <w:t>.</w:t>
            </w:r>
          </w:p>
        </w:tc>
      </w:tr>
    </w:tbl>
    <w:p w14:paraId="6C97D87B" w14:textId="77777777" w:rsidR="00D2048D" w:rsidRPr="00E622B6" w:rsidRDefault="00D2048D" w:rsidP="00593FC0">
      <w:pPr>
        <w:rPr>
          <w:sz w:val="22"/>
          <w:szCs w:val="22"/>
        </w:rPr>
      </w:pPr>
    </w:p>
    <w:p w14:paraId="6C97D87C" w14:textId="77777777" w:rsidR="00D2048D" w:rsidRPr="00E622B6" w:rsidRDefault="00D2048D" w:rsidP="00593FC0">
      <w:pPr>
        <w:rPr>
          <w:b/>
          <w:sz w:val="22"/>
          <w:szCs w:val="22"/>
        </w:rPr>
      </w:pPr>
      <w:r w:rsidRPr="00E622B6">
        <w:rPr>
          <w:b/>
          <w:sz w:val="22"/>
          <w:szCs w:val="22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8"/>
        <w:gridCol w:w="8960"/>
      </w:tblGrid>
      <w:tr w:rsidR="00FD2678" w:rsidRPr="00E622B6" w14:paraId="6C97D87F" w14:textId="77777777" w:rsidTr="00910A28">
        <w:tc>
          <w:tcPr>
            <w:tcW w:w="534" w:type="dxa"/>
          </w:tcPr>
          <w:p w14:paraId="6C97D87D" w14:textId="77777777" w:rsidR="00FD2678" w:rsidRPr="00E622B6" w:rsidRDefault="00FD2678" w:rsidP="00910A28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9104" w:type="dxa"/>
          </w:tcPr>
          <w:p w14:paraId="6C97D87E" w14:textId="77777777" w:rsidR="00FD2678" w:rsidRPr="00ED362A" w:rsidRDefault="00FD2678" w:rsidP="00ED362A">
            <w:pPr>
              <w:rPr>
                <w:sz w:val="22"/>
                <w:szCs w:val="22"/>
              </w:rPr>
            </w:pPr>
            <w:r w:rsidRPr="00ED362A">
              <w:rPr>
                <w:sz w:val="22"/>
                <w:szCs w:val="22"/>
              </w:rPr>
              <w:t>Zapoznanie studentów z podstawowymi zagadnieniami związanymi z programowaniem zorientowanym obiektowo.</w:t>
            </w:r>
          </w:p>
        </w:tc>
      </w:tr>
      <w:tr w:rsidR="00FD2678" w:rsidRPr="00E622B6" w14:paraId="6C97D882" w14:textId="77777777" w:rsidTr="00910A28">
        <w:tc>
          <w:tcPr>
            <w:tcW w:w="534" w:type="dxa"/>
          </w:tcPr>
          <w:p w14:paraId="6C97D880" w14:textId="77777777" w:rsidR="00FD2678" w:rsidRPr="00E622B6" w:rsidRDefault="00FD2678" w:rsidP="00910A28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9104" w:type="dxa"/>
          </w:tcPr>
          <w:p w14:paraId="6C97D881" w14:textId="77777777" w:rsidR="00FD2678" w:rsidRPr="00E622B6" w:rsidRDefault="00FD2678" w:rsidP="00C112C9">
            <w:pPr>
              <w:rPr>
                <w:sz w:val="22"/>
                <w:szCs w:val="22"/>
              </w:rPr>
            </w:pPr>
            <w:r w:rsidRPr="00ED362A">
              <w:rPr>
                <w:sz w:val="22"/>
                <w:szCs w:val="22"/>
              </w:rPr>
              <w:t xml:space="preserve">Wykształcenie praktycznych umiejętności programowania </w:t>
            </w:r>
            <w:r w:rsidR="00C112C9" w:rsidRPr="00ED362A">
              <w:rPr>
                <w:sz w:val="22"/>
                <w:szCs w:val="22"/>
              </w:rPr>
              <w:t xml:space="preserve">obiektowego w języku Java – </w:t>
            </w:r>
            <w:r w:rsidRPr="00ED362A">
              <w:rPr>
                <w:sz w:val="22"/>
                <w:szCs w:val="22"/>
              </w:rPr>
              <w:t>najbardziej rozpowszechnionym języku obiektowym.</w:t>
            </w:r>
          </w:p>
        </w:tc>
      </w:tr>
    </w:tbl>
    <w:p w14:paraId="6C97D883" w14:textId="77777777" w:rsidR="00D2048D" w:rsidRDefault="00D2048D" w:rsidP="00C86066">
      <w:pPr>
        <w:pStyle w:val="Nagwek1"/>
        <w:rPr>
          <w:rFonts w:ascii="Times New Roman" w:hAnsi="Times New Roman"/>
          <w:bCs/>
          <w:kern w:val="0"/>
          <w:sz w:val="22"/>
          <w:szCs w:val="22"/>
        </w:rPr>
      </w:pPr>
    </w:p>
    <w:p w14:paraId="6C97D884" w14:textId="77777777" w:rsidR="00D2048D" w:rsidRPr="00E622B6" w:rsidRDefault="00D2048D" w:rsidP="00C86066">
      <w:pPr>
        <w:pStyle w:val="Nagwek1"/>
        <w:rPr>
          <w:sz w:val="22"/>
          <w:szCs w:val="22"/>
        </w:rPr>
      </w:pPr>
      <w:r w:rsidRPr="00E622B6">
        <w:rPr>
          <w:sz w:val="22"/>
          <w:szCs w:val="22"/>
        </w:rPr>
        <w:t xml:space="preserve">Efekty </w:t>
      </w:r>
      <w:r w:rsidR="00695071">
        <w:rPr>
          <w:sz w:val="22"/>
          <w:szCs w:val="22"/>
        </w:rPr>
        <w:t>uczenia się</w:t>
      </w:r>
      <w:r w:rsidR="002531AB">
        <w:rPr>
          <w:sz w:val="22"/>
          <w:szCs w:val="22"/>
        </w:rPr>
        <w:t xml:space="preserve"> dla całego przedmiotu (E</w:t>
      </w:r>
      <w:r w:rsidRPr="00E622B6">
        <w:rPr>
          <w:sz w:val="22"/>
          <w:szCs w:val="22"/>
        </w:rPr>
        <w:t>P) – po zakończeniu cyklu kształcenia: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63"/>
        <w:gridCol w:w="6264"/>
        <w:gridCol w:w="2061"/>
      </w:tblGrid>
      <w:tr w:rsidR="00D2048D" w:rsidRPr="00E622B6" w14:paraId="6C97D889" w14:textId="77777777" w:rsidTr="003149EE">
        <w:tc>
          <w:tcPr>
            <w:tcW w:w="613" w:type="pct"/>
            <w:shd w:val="clear" w:color="auto" w:fill="D9D9D9"/>
          </w:tcPr>
          <w:p w14:paraId="6C97D885" w14:textId="77777777" w:rsidR="00D2048D" w:rsidRPr="00E622B6" w:rsidRDefault="00D2048D" w:rsidP="008E235C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3301" w:type="pct"/>
            <w:shd w:val="clear" w:color="auto" w:fill="D9D9D9"/>
          </w:tcPr>
          <w:p w14:paraId="6C97D886" w14:textId="77777777" w:rsidR="00D2048D" w:rsidRPr="00E622B6" w:rsidRDefault="00D2048D" w:rsidP="003374FC">
            <w:pPr>
              <w:jc w:val="center"/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Po zakończeniu przedmiotu student potrafi:</w:t>
            </w:r>
          </w:p>
        </w:tc>
        <w:tc>
          <w:tcPr>
            <w:tcW w:w="1087" w:type="pct"/>
            <w:shd w:val="clear" w:color="auto" w:fill="D9D9D9"/>
          </w:tcPr>
          <w:p w14:paraId="6C97D887" w14:textId="77777777" w:rsidR="00D2048D" w:rsidRPr="00E622B6" w:rsidRDefault="00D2048D" w:rsidP="0086283B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 xml:space="preserve">Odniesienie do </w:t>
            </w:r>
          </w:p>
          <w:p w14:paraId="6C97D888" w14:textId="77777777" w:rsidR="00D2048D" w:rsidRPr="00E622B6" w:rsidRDefault="00D2048D" w:rsidP="00695071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 xml:space="preserve">kierunkowych efektów </w:t>
            </w:r>
            <w:r w:rsidR="00695071">
              <w:rPr>
                <w:b/>
                <w:sz w:val="22"/>
                <w:szCs w:val="22"/>
              </w:rPr>
              <w:t>uczenia się</w:t>
            </w:r>
          </w:p>
        </w:tc>
      </w:tr>
      <w:tr w:rsidR="00D2048D" w:rsidRPr="00E622B6" w14:paraId="6C97D88D" w14:textId="77777777" w:rsidTr="003149EE">
        <w:tc>
          <w:tcPr>
            <w:tcW w:w="613" w:type="pct"/>
          </w:tcPr>
          <w:p w14:paraId="6C97D88A" w14:textId="77777777" w:rsidR="00D2048D" w:rsidRPr="00E622B6" w:rsidRDefault="002531AB" w:rsidP="008E23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="00D2048D" w:rsidRPr="00E622B6">
              <w:rPr>
                <w:sz w:val="22"/>
                <w:szCs w:val="22"/>
              </w:rPr>
              <w:t>P1</w:t>
            </w:r>
          </w:p>
        </w:tc>
        <w:tc>
          <w:tcPr>
            <w:tcW w:w="3301" w:type="pct"/>
          </w:tcPr>
          <w:p w14:paraId="6C97D88B" w14:textId="77777777" w:rsidR="00D2048D" w:rsidRPr="00352344" w:rsidRDefault="00352344" w:rsidP="00352344">
            <w:pPr>
              <w:pStyle w:val="Default"/>
              <w:rPr>
                <w:sz w:val="22"/>
                <w:szCs w:val="22"/>
              </w:rPr>
            </w:pPr>
            <w:r w:rsidRPr="00352344">
              <w:rPr>
                <w:sz w:val="22"/>
                <w:szCs w:val="22"/>
              </w:rPr>
              <w:t>scharakteryzować podstawowe cechy paradygmatu obiektowego w programowaniu</w:t>
            </w:r>
            <w:r w:rsidR="00695071">
              <w:rPr>
                <w:sz w:val="22"/>
                <w:szCs w:val="22"/>
              </w:rPr>
              <w:t>,</w:t>
            </w:r>
          </w:p>
        </w:tc>
        <w:tc>
          <w:tcPr>
            <w:tcW w:w="1087" w:type="pct"/>
          </w:tcPr>
          <w:p w14:paraId="6C97D88C" w14:textId="0FA99E8D" w:rsidR="00D2048D" w:rsidRPr="00BA4037" w:rsidRDefault="00B5728A" w:rsidP="00BA4037">
            <w:pPr>
              <w:rPr>
                <w:sz w:val="19"/>
                <w:szCs w:val="19"/>
              </w:rPr>
            </w:pPr>
            <w:r w:rsidRPr="00BA4037">
              <w:rPr>
                <w:sz w:val="19"/>
                <w:szCs w:val="19"/>
              </w:rPr>
              <w:t>P6S_W0</w:t>
            </w:r>
            <w:r w:rsidR="00D051CD" w:rsidRPr="00BA4037">
              <w:rPr>
                <w:sz w:val="19"/>
                <w:szCs w:val="19"/>
              </w:rPr>
              <w:t>7</w:t>
            </w:r>
            <w:r w:rsidR="00D42F73" w:rsidRPr="00BA4037">
              <w:rPr>
                <w:sz w:val="19"/>
                <w:szCs w:val="19"/>
              </w:rPr>
              <w:t>,</w:t>
            </w:r>
            <w:r w:rsidR="00BA4037" w:rsidRPr="00BA4037">
              <w:rPr>
                <w:sz w:val="19"/>
                <w:szCs w:val="19"/>
              </w:rPr>
              <w:t xml:space="preserve"> </w:t>
            </w:r>
            <w:r w:rsidR="00BA4037" w:rsidRPr="00BA4037">
              <w:rPr>
                <w:sz w:val="19"/>
                <w:szCs w:val="19"/>
              </w:rPr>
              <w:t>P6S_</w:t>
            </w:r>
            <w:r w:rsidR="00BA4037" w:rsidRPr="00BA4037">
              <w:rPr>
                <w:sz w:val="19"/>
                <w:szCs w:val="19"/>
              </w:rPr>
              <w:t>W</w:t>
            </w:r>
            <w:r w:rsidR="00D42F73" w:rsidRPr="00BA4037">
              <w:rPr>
                <w:sz w:val="19"/>
                <w:szCs w:val="19"/>
              </w:rPr>
              <w:t>11</w:t>
            </w:r>
            <w:r w:rsidR="00BA4037" w:rsidRPr="00BA4037">
              <w:rPr>
                <w:sz w:val="19"/>
                <w:szCs w:val="19"/>
              </w:rPr>
              <w:t xml:space="preserve">, </w:t>
            </w:r>
            <w:r w:rsidRPr="00BA4037">
              <w:rPr>
                <w:sz w:val="19"/>
                <w:szCs w:val="19"/>
              </w:rPr>
              <w:t>P6S</w:t>
            </w:r>
            <w:r w:rsidR="00BA4037" w:rsidRPr="00BA4037">
              <w:rPr>
                <w:sz w:val="19"/>
                <w:szCs w:val="19"/>
              </w:rPr>
              <w:t>_</w:t>
            </w:r>
            <w:r w:rsidRPr="00BA4037">
              <w:rPr>
                <w:sz w:val="19"/>
                <w:szCs w:val="19"/>
              </w:rPr>
              <w:t>U0</w:t>
            </w:r>
            <w:r w:rsidR="00D42F73" w:rsidRPr="00BA4037">
              <w:rPr>
                <w:sz w:val="19"/>
                <w:szCs w:val="19"/>
              </w:rPr>
              <w:t>2</w:t>
            </w:r>
          </w:p>
        </w:tc>
      </w:tr>
      <w:tr w:rsidR="00F63C20" w:rsidRPr="00E622B6" w14:paraId="6C97D891" w14:textId="77777777" w:rsidTr="003149EE">
        <w:tc>
          <w:tcPr>
            <w:tcW w:w="613" w:type="pct"/>
          </w:tcPr>
          <w:p w14:paraId="6C97D88E" w14:textId="77777777" w:rsidR="00F63C20" w:rsidRPr="00E622B6" w:rsidRDefault="002531AB" w:rsidP="008E23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="00F63C20" w:rsidRPr="00E622B6">
              <w:rPr>
                <w:sz w:val="22"/>
                <w:szCs w:val="22"/>
              </w:rPr>
              <w:t>P2</w:t>
            </w:r>
          </w:p>
        </w:tc>
        <w:tc>
          <w:tcPr>
            <w:tcW w:w="3301" w:type="pct"/>
          </w:tcPr>
          <w:p w14:paraId="6C97D88F" w14:textId="77777777" w:rsidR="00F63C20" w:rsidRPr="00352344" w:rsidRDefault="00F63C20" w:rsidP="00352344">
            <w:pPr>
              <w:pStyle w:val="Default"/>
              <w:rPr>
                <w:sz w:val="22"/>
                <w:szCs w:val="22"/>
              </w:rPr>
            </w:pPr>
            <w:r w:rsidRPr="00352344">
              <w:rPr>
                <w:sz w:val="22"/>
                <w:szCs w:val="22"/>
              </w:rPr>
              <w:t xml:space="preserve">wymienić i scharakteryzować podstawowe pojęcia </w:t>
            </w:r>
            <w:r w:rsidRPr="00B5728A">
              <w:rPr>
                <w:sz w:val="22"/>
                <w:szCs w:val="22"/>
              </w:rPr>
              <w:t>dotyczące metod i modeli obiektowych oraz wykorzystać je w praktyce</w:t>
            </w:r>
            <w:r w:rsidR="00695071">
              <w:rPr>
                <w:sz w:val="22"/>
                <w:szCs w:val="22"/>
              </w:rPr>
              <w:t>,</w:t>
            </w:r>
          </w:p>
        </w:tc>
        <w:tc>
          <w:tcPr>
            <w:tcW w:w="1087" w:type="pct"/>
          </w:tcPr>
          <w:p w14:paraId="6C97D890" w14:textId="297E73BF" w:rsidR="00D42F73" w:rsidRPr="00BA4037" w:rsidRDefault="00B07A7A" w:rsidP="00BA4037">
            <w:pPr>
              <w:rPr>
                <w:sz w:val="19"/>
                <w:szCs w:val="19"/>
              </w:rPr>
            </w:pPr>
            <w:r w:rsidRPr="00BA4037">
              <w:rPr>
                <w:sz w:val="19"/>
                <w:szCs w:val="19"/>
              </w:rPr>
              <w:t>P6S_W0</w:t>
            </w:r>
            <w:r w:rsidR="00D42F73" w:rsidRPr="00BA4037">
              <w:rPr>
                <w:sz w:val="19"/>
                <w:szCs w:val="19"/>
              </w:rPr>
              <w:t>8</w:t>
            </w:r>
            <w:r w:rsidR="00BA4037" w:rsidRPr="00BA4037">
              <w:rPr>
                <w:sz w:val="19"/>
                <w:szCs w:val="19"/>
              </w:rPr>
              <w:t xml:space="preserve">, </w:t>
            </w:r>
            <w:r w:rsidR="00D42F73" w:rsidRPr="00BA4037">
              <w:rPr>
                <w:sz w:val="19"/>
                <w:szCs w:val="19"/>
              </w:rPr>
              <w:t>P6S_U03,</w:t>
            </w:r>
            <w:r w:rsidR="00BA4037" w:rsidRPr="00BA4037">
              <w:rPr>
                <w:sz w:val="19"/>
                <w:szCs w:val="19"/>
              </w:rPr>
              <w:t xml:space="preserve"> </w:t>
            </w:r>
            <w:r w:rsidR="00BA4037" w:rsidRPr="00BA4037">
              <w:rPr>
                <w:sz w:val="19"/>
                <w:szCs w:val="19"/>
              </w:rPr>
              <w:t>P6S_U</w:t>
            </w:r>
            <w:r w:rsidR="00D42F73" w:rsidRPr="00BA4037">
              <w:rPr>
                <w:sz w:val="19"/>
                <w:szCs w:val="19"/>
              </w:rPr>
              <w:t>04</w:t>
            </w:r>
          </w:p>
        </w:tc>
      </w:tr>
      <w:tr w:rsidR="00F63C20" w:rsidRPr="00E622B6" w14:paraId="6C97D895" w14:textId="77777777" w:rsidTr="003149EE">
        <w:tc>
          <w:tcPr>
            <w:tcW w:w="613" w:type="pct"/>
          </w:tcPr>
          <w:p w14:paraId="6C97D892" w14:textId="77777777" w:rsidR="00F63C20" w:rsidRPr="00E622B6" w:rsidRDefault="002531AB" w:rsidP="008E23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="00F63C20" w:rsidRPr="00E622B6">
              <w:rPr>
                <w:sz w:val="22"/>
                <w:szCs w:val="22"/>
              </w:rPr>
              <w:t>P3</w:t>
            </w:r>
          </w:p>
        </w:tc>
        <w:tc>
          <w:tcPr>
            <w:tcW w:w="3301" w:type="pct"/>
          </w:tcPr>
          <w:p w14:paraId="6C97D893" w14:textId="77777777" w:rsidR="00F63C20" w:rsidRPr="00352344" w:rsidRDefault="00F63C20" w:rsidP="00B5728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wymienić</w:t>
            </w:r>
            <w:r w:rsidRPr="00B5728A">
              <w:rPr>
                <w:sz w:val="22"/>
                <w:szCs w:val="22"/>
              </w:rPr>
              <w:t>, scharakteryzować i porównać</w:t>
            </w:r>
            <w:r>
              <w:rPr>
                <w:sz w:val="22"/>
                <w:szCs w:val="22"/>
              </w:rPr>
              <w:t xml:space="preserve"> </w:t>
            </w:r>
            <w:r w:rsidRPr="00352344">
              <w:rPr>
                <w:sz w:val="22"/>
                <w:szCs w:val="22"/>
              </w:rPr>
              <w:t xml:space="preserve">podstawowe środowiska programistyczne </w:t>
            </w:r>
            <w:r w:rsidRPr="00B5728A">
              <w:rPr>
                <w:sz w:val="22"/>
                <w:szCs w:val="22"/>
              </w:rPr>
              <w:t>dla języka</w:t>
            </w:r>
            <w:r>
              <w:rPr>
                <w:sz w:val="22"/>
                <w:szCs w:val="22"/>
              </w:rPr>
              <w:t xml:space="preserve"> </w:t>
            </w:r>
            <w:r w:rsidRPr="00352344">
              <w:rPr>
                <w:sz w:val="22"/>
                <w:szCs w:val="22"/>
              </w:rPr>
              <w:t>Java</w:t>
            </w:r>
            <w:r>
              <w:rPr>
                <w:sz w:val="22"/>
                <w:szCs w:val="22"/>
              </w:rPr>
              <w:t xml:space="preserve">, </w:t>
            </w:r>
            <w:r w:rsidRPr="00352344">
              <w:rPr>
                <w:sz w:val="22"/>
                <w:szCs w:val="22"/>
              </w:rPr>
              <w:t>określić ich cechy, jak również obsługiwać wybrane z nich</w:t>
            </w:r>
            <w:r w:rsidR="00695071">
              <w:rPr>
                <w:sz w:val="22"/>
                <w:szCs w:val="22"/>
              </w:rPr>
              <w:t>,</w:t>
            </w:r>
          </w:p>
        </w:tc>
        <w:tc>
          <w:tcPr>
            <w:tcW w:w="1087" w:type="pct"/>
          </w:tcPr>
          <w:p w14:paraId="6C97D894" w14:textId="00A6A5A2" w:rsidR="00F63C20" w:rsidRPr="00BA4037" w:rsidRDefault="00B07A7A" w:rsidP="00BA4037">
            <w:pPr>
              <w:rPr>
                <w:sz w:val="19"/>
                <w:szCs w:val="19"/>
              </w:rPr>
            </w:pPr>
            <w:r w:rsidRPr="00BA4037">
              <w:rPr>
                <w:sz w:val="19"/>
                <w:szCs w:val="19"/>
              </w:rPr>
              <w:t>P6S_W</w:t>
            </w:r>
            <w:r w:rsidR="00D42F73" w:rsidRPr="00BA4037">
              <w:rPr>
                <w:sz w:val="19"/>
                <w:szCs w:val="19"/>
              </w:rPr>
              <w:t>11</w:t>
            </w:r>
            <w:r w:rsidR="00BA4037" w:rsidRPr="00BA4037">
              <w:rPr>
                <w:sz w:val="19"/>
                <w:szCs w:val="19"/>
              </w:rPr>
              <w:t xml:space="preserve">, </w:t>
            </w:r>
            <w:r w:rsidRPr="00BA4037">
              <w:rPr>
                <w:sz w:val="19"/>
                <w:szCs w:val="19"/>
              </w:rPr>
              <w:t>P6S_U0</w:t>
            </w:r>
            <w:r w:rsidR="00D42F73" w:rsidRPr="00BA4037">
              <w:rPr>
                <w:sz w:val="19"/>
                <w:szCs w:val="19"/>
              </w:rPr>
              <w:t>9,</w:t>
            </w:r>
            <w:r w:rsidR="00BA4037" w:rsidRPr="00BA4037">
              <w:rPr>
                <w:sz w:val="19"/>
                <w:szCs w:val="19"/>
              </w:rPr>
              <w:t xml:space="preserve"> </w:t>
            </w:r>
            <w:r w:rsidR="00BA4037" w:rsidRPr="00BA4037">
              <w:rPr>
                <w:sz w:val="19"/>
                <w:szCs w:val="19"/>
              </w:rPr>
              <w:t>P6S_U</w:t>
            </w:r>
            <w:r w:rsidR="00D42F73" w:rsidRPr="00BA4037">
              <w:rPr>
                <w:sz w:val="19"/>
                <w:szCs w:val="19"/>
              </w:rPr>
              <w:t>12</w:t>
            </w:r>
          </w:p>
        </w:tc>
      </w:tr>
      <w:tr w:rsidR="00F63C20" w:rsidRPr="00E622B6" w14:paraId="6C97D899" w14:textId="77777777" w:rsidTr="00D051CD">
        <w:trPr>
          <w:trHeight w:val="878"/>
        </w:trPr>
        <w:tc>
          <w:tcPr>
            <w:tcW w:w="613" w:type="pct"/>
          </w:tcPr>
          <w:p w14:paraId="6C97D896" w14:textId="77777777" w:rsidR="00F63C20" w:rsidRPr="00E622B6" w:rsidRDefault="002531AB" w:rsidP="00C860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="00F63C20" w:rsidRPr="00E622B6">
              <w:rPr>
                <w:sz w:val="22"/>
                <w:szCs w:val="22"/>
              </w:rPr>
              <w:t>P4</w:t>
            </w:r>
          </w:p>
        </w:tc>
        <w:tc>
          <w:tcPr>
            <w:tcW w:w="3301" w:type="pct"/>
          </w:tcPr>
          <w:p w14:paraId="6C97D897" w14:textId="77777777" w:rsidR="00F63C20" w:rsidRPr="00352344" w:rsidRDefault="00F63C20" w:rsidP="00DC60D5">
            <w:pPr>
              <w:pStyle w:val="Default"/>
              <w:rPr>
                <w:sz w:val="22"/>
                <w:szCs w:val="22"/>
              </w:rPr>
            </w:pPr>
            <w:r w:rsidRPr="00B5728A">
              <w:rPr>
                <w:sz w:val="22"/>
                <w:szCs w:val="22"/>
              </w:rPr>
              <w:t>projektować aplikacje obiektowe oraz implementować i testować aplikacje w języku Java z wykorzystaniem wybranego środowiska.</w:t>
            </w:r>
          </w:p>
        </w:tc>
        <w:tc>
          <w:tcPr>
            <w:tcW w:w="1087" w:type="pct"/>
          </w:tcPr>
          <w:p w14:paraId="6C97D898" w14:textId="19B0E5CA" w:rsidR="00D42F73" w:rsidRPr="00BA4037" w:rsidRDefault="00B07A7A" w:rsidP="00D051CD">
            <w:pPr>
              <w:rPr>
                <w:sz w:val="19"/>
                <w:szCs w:val="19"/>
              </w:rPr>
            </w:pPr>
            <w:r w:rsidRPr="00BA4037">
              <w:rPr>
                <w:sz w:val="19"/>
                <w:szCs w:val="19"/>
              </w:rPr>
              <w:t>P6S_W</w:t>
            </w:r>
            <w:r w:rsidR="00D42F73" w:rsidRPr="00BA4037">
              <w:rPr>
                <w:sz w:val="19"/>
                <w:szCs w:val="19"/>
              </w:rPr>
              <w:t>17</w:t>
            </w:r>
            <w:r w:rsidR="00BA4037" w:rsidRPr="00BA4037">
              <w:rPr>
                <w:sz w:val="19"/>
                <w:szCs w:val="19"/>
              </w:rPr>
              <w:t xml:space="preserve">, </w:t>
            </w:r>
            <w:r w:rsidRPr="00BA4037">
              <w:rPr>
                <w:sz w:val="19"/>
                <w:szCs w:val="19"/>
              </w:rPr>
              <w:t>P6S_U1</w:t>
            </w:r>
            <w:r w:rsidR="00D42F73" w:rsidRPr="00BA4037">
              <w:rPr>
                <w:sz w:val="19"/>
                <w:szCs w:val="19"/>
              </w:rPr>
              <w:t xml:space="preserve">2, </w:t>
            </w:r>
            <w:r w:rsidR="00BA4037" w:rsidRPr="00BA4037">
              <w:rPr>
                <w:sz w:val="19"/>
                <w:szCs w:val="19"/>
              </w:rPr>
              <w:t>P6S_</w:t>
            </w:r>
            <w:r w:rsidR="00D42F73" w:rsidRPr="00BA4037">
              <w:rPr>
                <w:sz w:val="19"/>
                <w:szCs w:val="19"/>
              </w:rPr>
              <w:t>U16</w:t>
            </w:r>
            <w:r w:rsidR="00BA4037" w:rsidRPr="00BA4037">
              <w:rPr>
                <w:sz w:val="19"/>
                <w:szCs w:val="19"/>
              </w:rPr>
              <w:t xml:space="preserve">, </w:t>
            </w:r>
            <w:r w:rsidR="00D42F73" w:rsidRPr="00BA4037">
              <w:rPr>
                <w:sz w:val="19"/>
                <w:szCs w:val="19"/>
              </w:rPr>
              <w:t>P6S_K0</w:t>
            </w:r>
            <w:r w:rsidR="00D051CD" w:rsidRPr="00BA4037">
              <w:rPr>
                <w:sz w:val="19"/>
                <w:szCs w:val="19"/>
              </w:rPr>
              <w:t>2,</w:t>
            </w:r>
            <w:r w:rsidR="00BA4037" w:rsidRPr="00BA4037">
              <w:rPr>
                <w:sz w:val="19"/>
                <w:szCs w:val="19"/>
              </w:rPr>
              <w:t xml:space="preserve"> </w:t>
            </w:r>
            <w:r w:rsidR="00BA4037" w:rsidRPr="00BA4037">
              <w:rPr>
                <w:sz w:val="19"/>
                <w:szCs w:val="19"/>
              </w:rPr>
              <w:t>P6S_K</w:t>
            </w:r>
            <w:r w:rsidR="00D051CD" w:rsidRPr="00BA4037">
              <w:rPr>
                <w:sz w:val="19"/>
                <w:szCs w:val="19"/>
              </w:rPr>
              <w:t>04</w:t>
            </w:r>
          </w:p>
        </w:tc>
      </w:tr>
    </w:tbl>
    <w:p w14:paraId="6BABCAC4" w14:textId="326C3699" w:rsidR="003149EE" w:rsidRPr="00E622B6" w:rsidRDefault="00BA4037" w:rsidP="00850CEA">
      <w:pPr>
        <w:pStyle w:val="Nagwek1"/>
        <w:rPr>
          <w:sz w:val="22"/>
          <w:szCs w:val="22"/>
        </w:rPr>
      </w:pPr>
      <w:r>
        <w:rPr>
          <w:sz w:val="22"/>
          <w:szCs w:val="22"/>
        </w:rPr>
        <w:t>T</w:t>
      </w:r>
      <w:r w:rsidR="003149EE" w:rsidRPr="00E622B6">
        <w:rPr>
          <w:sz w:val="22"/>
          <w:szCs w:val="22"/>
        </w:rPr>
        <w:t>reści programowe:</w:t>
      </w:r>
    </w:p>
    <w:p w14:paraId="388EB199" w14:textId="77777777" w:rsidR="003149EE" w:rsidRDefault="003149EE" w:rsidP="00850CEA">
      <w:pPr>
        <w:pStyle w:val="Nagwek4"/>
        <w:ind w:firstLine="0"/>
        <w:rPr>
          <w:sz w:val="22"/>
          <w:szCs w:val="22"/>
        </w:rPr>
      </w:pPr>
    </w:p>
    <w:p w14:paraId="553FFFBD" w14:textId="08E227DA" w:rsidR="003149EE" w:rsidRDefault="003149EE" w:rsidP="003149EE">
      <w:pPr>
        <w:pStyle w:val="Nagwek4"/>
        <w:ind w:firstLine="0"/>
        <w:rPr>
          <w:sz w:val="22"/>
          <w:szCs w:val="22"/>
        </w:rPr>
      </w:pPr>
      <w:r w:rsidRPr="00E622B6">
        <w:rPr>
          <w:sz w:val="22"/>
          <w:szCs w:val="22"/>
        </w:rPr>
        <w:t>Semestr I</w:t>
      </w:r>
      <w:r>
        <w:rPr>
          <w:sz w:val="22"/>
          <w:szCs w:val="22"/>
        </w:rPr>
        <w:t>II</w:t>
      </w:r>
    </w:p>
    <w:tbl>
      <w:tblPr>
        <w:tblW w:w="5072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9"/>
        <w:gridCol w:w="5906"/>
        <w:gridCol w:w="564"/>
        <w:gridCol w:w="424"/>
        <w:gridCol w:w="570"/>
        <w:gridCol w:w="1272"/>
      </w:tblGrid>
      <w:tr w:rsidR="00D2048D" w:rsidRPr="00F63C20" w14:paraId="6C97D8A4" w14:textId="77777777" w:rsidTr="00FD2678">
        <w:trPr>
          <w:cantSplit/>
          <w:trHeight w:hRule="exact" w:val="302"/>
        </w:trPr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97D89D" w14:textId="77777777" w:rsidR="00D2048D" w:rsidRPr="00F63C20" w:rsidRDefault="00D2048D" w:rsidP="00C86066">
            <w:pPr>
              <w:jc w:val="center"/>
              <w:rPr>
                <w:sz w:val="22"/>
                <w:szCs w:val="22"/>
              </w:rPr>
            </w:pPr>
            <w:r w:rsidRPr="00F63C20">
              <w:rPr>
                <w:sz w:val="22"/>
                <w:szCs w:val="22"/>
              </w:rPr>
              <w:t>Lp.</w:t>
            </w:r>
          </w:p>
        </w:tc>
        <w:tc>
          <w:tcPr>
            <w:tcW w:w="30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97D89E" w14:textId="77777777" w:rsidR="00D2048D" w:rsidRPr="00F63C20" w:rsidRDefault="00D2048D" w:rsidP="00C86066">
            <w:pPr>
              <w:ind w:left="12"/>
              <w:jc w:val="center"/>
              <w:rPr>
                <w:sz w:val="22"/>
                <w:szCs w:val="22"/>
              </w:rPr>
            </w:pPr>
            <w:r w:rsidRPr="00F63C20">
              <w:rPr>
                <w:sz w:val="22"/>
                <w:szCs w:val="22"/>
              </w:rPr>
              <w:t>Zagadnienia</w:t>
            </w:r>
          </w:p>
          <w:p w14:paraId="6C97D89F" w14:textId="77777777" w:rsidR="00D2048D" w:rsidRPr="00F63C20" w:rsidRDefault="00D2048D" w:rsidP="00C86066">
            <w:pPr>
              <w:ind w:left="12"/>
              <w:jc w:val="center"/>
              <w:rPr>
                <w:sz w:val="22"/>
                <w:szCs w:val="22"/>
              </w:rPr>
            </w:pPr>
          </w:p>
        </w:tc>
        <w:tc>
          <w:tcPr>
            <w:tcW w:w="8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D8A0" w14:textId="77777777" w:rsidR="00D2048D" w:rsidRPr="00F63C20" w:rsidRDefault="00D2048D" w:rsidP="00C86066">
            <w:pPr>
              <w:jc w:val="center"/>
              <w:rPr>
                <w:sz w:val="22"/>
                <w:szCs w:val="22"/>
              </w:rPr>
            </w:pPr>
            <w:r w:rsidRPr="00F63C20">
              <w:rPr>
                <w:sz w:val="22"/>
                <w:szCs w:val="22"/>
              </w:rPr>
              <w:t>Liczba godzin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7D8A1" w14:textId="77777777" w:rsidR="00D2048D" w:rsidRPr="00F63C20" w:rsidRDefault="00D2048D" w:rsidP="00C86066">
            <w:pPr>
              <w:jc w:val="center"/>
              <w:rPr>
                <w:sz w:val="22"/>
                <w:szCs w:val="22"/>
              </w:rPr>
            </w:pPr>
            <w:r w:rsidRPr="00F63C20">
              <w:rPr>
                <w:sz w:val="22"/>
                <w:szCs w:val="22"/>
              </w:rPr>
              <w:t>Odniesienie</w:t>
            </w:r>
          </w:p>
          <w:p w14:paraId="6C97D8A2" w14:textId="77777777" w:rsidR="00D2048D" w:rsidRPr="00F63C20" w:rsidRDefault="00695071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 E</w:t>
            </w:r>
            <w:r w:rsidR="00D2048D" w:rsidRPr="00F63C20">
              <w:rPr>
                <w:sz w:val="22"/>
                <w:szCs w:val="22"/>
              </w:rPr>
              <w:t xml:space="preserve">P dla </w:t>
            </w:r>
          </w:p>
          <w:p w14:paraId="6C97D8A3" w14:textId="77777777" w:rsidR="00D2048D" w:rsidRPr="00F63C20" w:rsidRDefault="00D2048D" w:rsidP="00C86066">
            <w:pPr>
              <w:jc w:val="center"/>
              <w:rPr>
                <w:sz w:val="22"/>
                <w:szCs w:val="22"/>
              </w:rPr>
            </w:pPr>
            <w:r w:rsidRPr="00F63C20">
              <w:rPr>
                <w:sz w:val="22"/>
                <w:szCs w:val="22"/>
              </w:rPr>
              <w:t>przedmiotu</w:t>
            </w:r>
          </w:p>
        </w:tc>
      </w:tr>
      <w:tr w:rsidR="00D2048D" w:rsidRPr="00F63C20" w14:paraId="6C97D8AB" w14:textId="77777777" w:rsidTr="00FD2678">
        <w:trPr>
          <w:cantSplit/>
          <w:trHeight w:hRule="exact" w:val="467"/>
        </w:trPr>
        <w:tc>
          <w:tcPr>
            <w:tcW w:w="4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D8A5" w14:textId="77777777" w:rsidR="00D2048D" w:rsidRPr="00F63C20" w:rsidRDefault="00D2048D" w:rsidP="00C86066">
            <w:pPr>
              <w:pStyle w:val="Styl"/>
              <w:jc w:val="center"/>
              <w:rPr>
                <w:sz w:val="22"/>
                <w:szCs w:val="22"/>
              </w:rPr>
            </w:pPr>
          </w:p>
        </w:tc>
        <w:tc>
          <w:tcPr>
            <w:tcW w:w="30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D8A6" w14:textId="77777777" w:rsidR="00D2048D" w:rsidRPr="00F63C20" w:rsidRDefault="00D2048D" w:rsidP="00C86066">
            <w:pPr>
              <w:pStyle w:val="Styl"/>
              <w:ind w:right="350"/>
              <w:jc w:val="center"/>
              <w:rPr>
                <w:sz w:val="22"/>
                <w:szCs w:val="22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D8A7" w14:textId="77777777" w:rsidR="00D2048D" w:rsidRPr="00F63C20" w:rsidRDefault="00D2048D" w:rsidP="00C86066">
            <w:pPr>
              <w:jc w:val="center"/>
              <w:rPr>
                <w:sz w:val="22"/>
                <w:szCs w:val="22"/>
              </w:rPr>
            </w:pPr>
            <w:r w:rsidRPr="00F63C20">
              <w:rPr>
                <w:sz w:val="22"/>
                <w:szCs w:val="22"/>
              </w:rPr>
              <w:t>W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D8A8" w14:textId="77777777" w:rsidR="00D2048D" w:rsidRPr="00F63C20" w:rsidRDefault="00D2048D" w:rsidP="00C86066">
            <w:pPr>
              <w:jc w:val="center"/>
              <w:rPr>
                <w:sz w:val="22"/>
                <w:szCs w:val="22"/>
              </w:rPr>
            </w:pPr>
            <w:r w:rsidRPr="00F63C20">
              <w:rPr>
                <w:sz w:val="22"/>
                <w:szCs w:val="22"/>
              </w:rPr>
              <w:t>C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D8A9" w14:textId="77777777" w:rsidR="00D2048D" w:rsidRPr="00F63C20" w:rsidRDefault="00D2048D" w:rsidP="00C86066">
            <w:pPr>
              <w:jc w:val="center"/>
              <w:rPr>
                <w:sz w:val="22"/>
                <w:szCs w:val="22"/>
              </w:rPr>
            </w:pPr>
            <w:r w:rsidRPr="00F63C20">
              <w:rPr>
                <w:sz w:val="22"/>
                <w:szCs w:val="22"/>
              </w:rPr>
              <w:t>L/P</w:t>
            </w:r>
          </w:p>
        </w:tc>
        <w:tc>
          <w:tcPr>
            <w:tcW w:w="6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8AA" w14:textId="77777777" w:rsidR="00D2048D" w:rsidRPr="00F63C20" w:rsidRDefault="00D2048D" w:rsidP="00C86066">
            <w:pPr>
              <w:jc w:val="center"/>
              <w:rPr>
                <w:sz w:val="22"/>
                <w:szCs w:val="22"/>
              </w:rPr>
            </w:pPr>
          </w:p>
        </w:tc>
      </w:tr>
      <w:tr w:rsidR="00F63C20" w:rsidRPr="00F63C20" w14:paraId="6C97D8B2" w14:textId="77777777" w:rsidTr="00FD2678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8AC" w14:textId="77777777" w:rsidR="00F63C20" w:rsidRPr="00F63C20" w:rsidRDefault="00F63C20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D8AD" w14:textId="77777777" w:rsidR="00F63C20" w:rsidRPr="00F63C20" w:rsidRDefault="00F63C20" w:rsidP="00C112C9">
            <w:pPr>
              <w:pStyle w:val="Default"/>
              <w:rPr>
                <w:color w:val="auto"/>
                <w:sz w:val="22"/>
                <w:szCs w:val="22"/>
              </w:rPr>
            </w:pPr>
            <w:r w:rsidRPr="00F63C20">
              <w:rPr>
                <w:color w:val="auto"/>
                <w:sz w:val="22"/>
                <w:szCs w:val="22"/>
              </w:rPr>
              <w:t>Programowanie zorientowane obiektowo na tle innych paradygmatów programowania, podstawowe koncepcje leżące u podstaw programowania obiektowego.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8AE" w14:textId="77777777" w:rsidR="00F63C20" w:rsidRPr="00F63C20" w:rsidRDefault="00F63C20" w:rsidP="00C86066">
            <w:pPr>
              <w:jc w:val="center"/>
              <w:rPr>
                <w:sz w:val="22"/>
                <w:szCs w:val="22"/>
              </w:rPr>
            </w:pPr>
            <w:r w:rsidRPr="00F63C20">
              <w:rPr>
                <w:sz w:val="22"/>
                <w:szCs w:val="22"/>
              </w:rPr>
              <w:t>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8AF" w14:textId="77777777" w:rsidR="00F63C20" w:rsidRPr="00F63C20" w:rsidRDefault="00F63C20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8B0" w14:textId="77777777" w:rsidR="00F63C20" w:rsidRPr="00F63C20" w:rsidRDefault="00F63C20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8B1" w14:textId="77777777" w:rsidR="00F63C20" w:rsidRPr="00F63C20" w:rsidRDefault="002531AB" w:rsidP="00F63C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EP1, E</w:t>
            </w:r>
            <w:r w:rsidR="00F63C20" w:rsidRPr="00F63C20">
              <w:rPr>
                <w:sz w:val="22"/>
                <w:szCs w:val="22"/>
              </w:rPr>
              <w:t>P3</w:t>
            </w:r>
          </w:p>
        </w:tc>
      </w:tr>
      <w:tr w:rsidR="00F63C20" w:rsidRPr="00F63C20" w14:paraId="6C97D8B9" w14:textId="77777777" w:rsidTr="00FD2678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8B3" w14:textId="77777777" w:rsidR="00F63C20" w:rsidRPr="00F63C20" w:rsidRDefault="00F63C20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D8B4" w14:textId="7DC241F5" w:rsidR="00F63C20" w:rsidRPr="00F63C20" w:rsidRDefault="00F63C20" w:rsidP="000E4155">
            <w:pPr>
              <w:pStyle w:val="Default"/>
              <w:rPr>
                <w:color w:val="auto"/>
                <w:sz w:val="22"/>
                <w:szCs w:val="22"/>
              </w:rPr>
            </w:pPr>
            <w:r w:rsidRPr="00F63C20">
              <w:rPr>
                <w:color w:val="auto"/>
                <w:sz w:val="22"/>
                <w:szCs w:val="22"/>
              </w:rPr>
              <w:t xml:space="preserve">Podstawowe pojęcia z obiektowości: klasa, obiekt, właściwości obiektu, </w:t>
            </w:r>
            <w:proofErr w:type="spellStart"/>
            <w:r w:rsidRPr="00F63C20">
              <w:rPr>
                <w:color w:val="auto"/>
                <w:sz w:val="22"/>
                <w:szCs w:val="22"/>
              </w:rPr>
              <w:t>konstruktory</w:t>
            </w:r>
            <w:proofErr w:type="spellEnd"/>
            <w:r w:rsidRPr="00F63C20">
              <w:rPr>
                <w:color w:val="auto"/>
                <w:sz w:val="22"/>
                <w:szCs w:val="22"/>
              </w:rPr>
              <w:t>, enkapsulacja, dostęp do pól składowych i metod, modyfikatory dostępu, pola i metody statyczne</w:t>
            </w:r>
            <w:r w:rsidR="000E4155">
              <w:rPr>
                <w:color w:val="auto"/>
                <w:sz w:val="22"/>
                <w:szCs w:val="22"/>
              </w:rPr>
              <w:t>.</w:t>
            </w:r>
            <w:r w:rsidRPr="00F63C20">
              <w:rPr>
                <w:color w:val="auto"/>
                <w:sz w:val="22"/>
                <w:szCs w:val="22"/>
              </w:rPr>
              <w:t xml:space="preserve"> </w:t>
            </w:r>
            <w:r w:rsidR="000E4155">
              <w:rPr>
                <w:color w:val="auto"/>
                <w:sz w:val="22"/>
                <w:szCs w:val="22"/>
              </w:rPr>
              <w:t>Dziedziczenie i</w:t>
            </w:r>
            <w:r w:rsidRPr="00F63C20">
              <w:rPr>
                <w:color w:val="auto"/>
                <w:sz w:val="22"/>
                <w:szCs w:val="22"/>
              </w:rPr>
              <w:t xml:space="preserve"> polimorfizm</w:t>
            </w:r>
            <w:r w:rsidR="000E4155">
              <w:rPr>
                <w:color w:val="auto"/>
                <w:sz w:val="22"/>
                <w:szCs w:val="22"/>
              </w:rPr>
              <w:t xml:space="preserve"> metod</w:t>
            </w:r>
            <w:r w:rsidRPr="00F63C20">
              <w:rPr>
                <w:color w:val="auto"/>
                <w:sz w:val="22"/>
                <w:szCs w:val="22"/>
              </w:rPr>
              <w:t xml:space="preserve">. 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8B5" w14:textId="375B5515" w:rsidR="00F63C20" w:rsidRPr="00F63C20" w:rsidRDefault="000E4155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8B6" w14:textId="77777777" w:rsidR="00F63C20" w:rsidRPr="00F63C20" w:rsidRDefault="00F63C20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8B7" w14:textId="77777777" w:rsidR="00F63C20" w:rsidRPr="00F63C20" w:rsidRDefault="00F63C20" w:rsidP="00C86066">
            <w:pPr>
              <w:jc w:val="center"/>
              <w:rPr>
                <w:sz w:val="22"/>
                <w:szCs w:val="22"/>
              </w:rPr>
            </w:pPr>
            <w:r w:rsidRPr="00F63C20">
              <w:rPr>
                <w:sz w:val="22"/>
                <w:szCs w:val="22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8B8" w14:textId="10EF27AF" w:rsidR="00F63C20" w:rsidRPr="00F63C20" w:rsidRDefault="002531AB" w:rsidP="000E41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EP1, EP2</w:t>
            </w:r>
            <w:r w:rsidR="000E4155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0E4155" w:rsidRPr="00F63C20" w14:paraId="41E5C0E0" w14:textId="77777777" w:rsidTr="00FD2678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4280" w14:textId="77777777" w:rsidR="000E4155" w:rsidRPr="00F63C20" w:rsidRDefault="000E4155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FBAC" w14:textId="3798CD96" w:rsidR="000E4155" w:rsidRPr="00F63C20" w:rsidRDefault="000E4155" w:rsidP="000E4155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Klasy i metody abstrakcyjne. Interfejsy.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C0CA" w14:textId="45DBC6D8" w:rsidR="000E4155" w:rsidRPr="00F63C20" w:rsidRDefault="000E4155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CDEA" w14:textId="77777777" w:rsidR="000E4155" w:rsidRPr="00F63C20" w:rsidRDefault="000E4155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5D42" w14:textId="77777777" w:rsidR="000E4155" w:rsidRPr="00F63C20" w:rsidRDefault="000E4155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58E2" w14:textId="0BB3B65D" w:rsidR="000E4155" w:rsidRDefault="000E4155" w:rsidP="00F63C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EP3, E</w:t>
            </w:r>
            <w:r w:rsidRPr="00F63C20">
              <w:rPr>
                <w:sz w:val="22"/>
                <w:szCs w:val="22"/>
              </w:rPr>
              <w:t>P4</w:t>
            </w:r>
          </w:p>
        </w:tc>
      </w:tr>
      <w:tr w:rsidR="00F63C20" w:rsidRPr="00F63C20" w14:paraId="6C97D8C0" w14:textId="77777777" w:rsidTr="00FD2678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8BA" w14:textId="77777777" w:rsidR="00F63C20" w:rsidRPr="00F63C20" w:rsidRDefault="00F63C20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D8BB" w14:textId="77777777" w:rsidR="00F63C20" w:rsidRPr="00F63C20" w:rsidRDefault="00F63C20" w:rsidP="00352344">
            <w:pPr>
              <w:pStyle w:val="Default"/>
              <w:rPr>
                <w:color w:val="auto"/>
                <w:sz w:val="22"/>
                <w:szCs w:val="22"/>
              </w:rPr>
            </w:pPr>
            <w:r w:rsidRPr="00F63C20">
              <w:rPr>
                <w:color w:val="auto"/>
                <w:sz w:val="22"/>
                <w:szCs w:val="22"/>
              </w:rPr>
              <w:t>Java jako przykład języka obiektowego, podstawowe biblioteki języka Java. Środowiska programistyczne.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8BC" w14:textId="77777777" w:rsidR="00F63C20" w:rsidRPr="00F63C20" w:rsidRDefault="00F63C20" w:rsidP="00C86066">
            <w:pPr>
              <w:jc w:val="center"/>
              <w:rPr>
                <w:sz w:val="22"/>
                <w:szCs w:val="22"/>
              </w:rPr>
            </w:pPr>
            <w:r w:rsidRPr="00F63C20">
              <w:rPr>
                <w:sz w:val="22"/>
                <w:szCs w:val="22"/>
              </w:rPr>
              <w:t>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8BD" w14:textId="77777777" w:rsidR="00F63C20" w:rsidRPr="00F63C20" w:rsidRDefault="00F63C20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8BE" w14:textId="77777777" w:rsidR="00F63C20" w:rsidRPr="00F63C20" w:rsidRDefault="00F63C20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8BF" w14:textId="77777777" w:rsidR="00F63C20" w:rsidRPr="00F63C20" w:rsidRDefault="002531AB" w:rsidP="00F63C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EP3, E</w:t>
            </w:r>
            <w:r w:rsidR="00F63C20" w:rsidRPr="00F63C20">
              <w:rPr>
                <w:sz w:val="22"/>
                <w:szCs w:val="22"/>
              </w:rPr>
              <w:t>P4</w:t>
            </w:r>
          </w:p>
        </w:tc>
      </w:tr>
      <w:tr w:rsidR="00F63C20" w:rsidRPr="00F63C20" w14:paraId="6C97D8C7" w14:textId="77777777" w:rsidTr="00FD2678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8C1" w14:textId="77777777" w:rsidR="00F63C20" w:rsidRPr="00F63C20" w:rsidRDefault="00F63C20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D8C2" w14:textId="77777777" w:rsidR="00F63C20" w:rsidRPr="00F63C20" w:rsidRDefault="00F63C20" w:rsidP="00FD267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63C20">
              <w:rPr>
                <w:rFonts w:ascii="Times New Roman" w:hAnsi="Times New Roman"/>
              </w:rPr>
              <w:t>Wyjątki, obsługa błędów i wyjątków.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8C3" w14:textId="77777777" w:rsidR="00F63C20" w:rsidRPr="00F63C20" w:rsidRDefault="00F63C20" w:rsidP="00C86066">
            <w:pPr>
              <w:jc w:val="center"/>
              <w:rPr>
                <w:sz w:val="22"/>
                <w:szCs w:val="22"/>
              </w:rPr>
            </w:pPr>
            <w:r w:rsidRPr="00F63C20">
              <w:rPr>
                <w:sz w:val="22"/>
                <w:szCs w:val="22"/>
              </w:rPr>
              <w:t>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8C4" w14:textId="77777777" w:rsidR="00F63C20" w:rsidRPr="00F63C20" w:rsidRDefault="00F63C20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8C5" w14:textId="77777777" w:rsidR="00F63C20" w:rsidRPr="00F63C20" w:rsidRDefault="00F63C20" w:rsidP="00C86066">
            <w:pPr>
              <w:jc w:val="center"/>
              <w:rPr>
                <w:sz w:val="22"/>
                <w:szCs w:val="22"/>
              </w:rPr>
            </w:pPr>
            <w:r w:rsidRPr="00F63C20">
              <w:rPr>
                <w:sz w:val="22"/>
                <w:szCs w:val="22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8C6" w14:textId="77777777" w:rsidR="00F63C20" w:rsidRPr="00F63C20" w:rsidRDefault="002531AB" w:rsidP="00F63C20">
            <w:pPr>
              <w:jc w:val="center"/>
            </w:pPr>
            <w:r>
              <w:rPr>
                <w:sz w:val="22"/>
                <w:szCs w:val="22"/>
              </w:rPr>
              <w:t>EP2, E</w:t>
            </w:r>
            <w:r w:rsidR="00F63C20" w:rsidRPr="00F63C20">
              <w:rPr>
                <w:sz w:val="22"/>
                <w:szCs w:val="22"/>
              </w:rPr>
              <w:t>P4</w:t>
            </w:r>
          </w:p>
        </w:tc>
      </w:tr>
      <w:tr w:rsidR="00F63C20" w:rsidRPr="00F63C20" w14:paraId="6C97D8CE" w14:textId="77777777" w:rsidTr="00FD2678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8C8" w14:textId="77777777" w:rsidR="00F63C20" w:rsidRPr="00F63C20" w:rsidRDefault="00F63C20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D8C9" w14:textId="77777777" w:rsidR="00F63C20" w:rsidRPr="00F63C20" w:rsidRDefault="00F63C20" w:rsidP="00FD267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0"/>
            </w:pPr>
            <w:r w:rsidRPr="00F63C20">
              <w:rPr>
                <w:rFonts w:ascii="Times New Roman" w:hAnsi="Times New Roman"/>
              </w:rPr>
              <w:t>Zdarzenia i mechanizmy ich obsługi.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8CA" w14:textId="77777777" w:rsidR="00F63C20" w:rsidRPr="00F63C20" w:rsidRDefault="00F63C20" w:rsidP="00C86066">
            <w:pPr>
              <w:jc w:val="center"/>
              <w:rPr>
                <w:sz w:val="22"/>
                <w:szCs w:val="22"/>
              </w:rPr>
            </w:pPr>
            <w:r w:rsidRPr="00F63C20">
              <w:rPr>
                <w:sz w:val="22"/>
                <w:szCs w:val="22"/>
              </w:rPr>
              <w:t>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8CB" w14:textId="77777777" w:rsidR="00F63C20" w:rsidRPr="00F63C20" w:rsidRDefault="00F63C20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8CC" w14:textId="77777777" w:rsidR="00F63C20" w:rsidRPr="00F63C20" w:rsidRDefault="00F63C20" w:rsidP="00C86066">
            <w:pPr>
              <w:jc w:val="center"/>
              <w:rPr>
                <w:sz w:val="22"/>
                <w:szCs w:val="22"/>
              </w:rPr>
            </w:pPr>
            <w:r w:rsidRPr="00F63C20">
              <w:rPr>
                <w:sz w:val="22"/>
                <w:szCs w:val="22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8CD" w14:textId="77777777" w:rsidR="00F63C20" w:rsidRPr="00F63C20" w:rsidRDefault="002531AB" w:rsidP="00F63C20">
            <w:pPr>
              <w:jc w:val="center"/>
            </w:pPr>
            <w:r>
              <w:rPr>
                <w:sz w:val="22"/>
                <w:szCs w:val="22"/>
              </w:rPr>
              <w:t>EP3, E</w:t>
            </w:r>
            <w:r w:rsidR="00F63C20" w:rsidRPr="00F63C20">
              <w:rPr>
                <w:sz w:val="22"/>
                <w:szCs w:val="22"/>
              </w:rPr>
              <w:t>P4</w:t>
            </w:r>
          </w:p>
        </w:tc>
      </w:tr>
      <w:tr w:rsidR="00F63C20" w:rsidRPr="00F63C20" w14:paraId="6C97D8D5" w14:textId="77777777" w:rsidTr="00FD2678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8CF" w14:textId="77777777" w:rsidR="00F63C20" w:rsidRPr="00F63C20" w:rsidRDefault="00F63C20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D8D0" w14:textId="7B20E7B5" w:rsidR="00F63C20" w:rsidRPr="00F63C20" w:rsidRDefault="00F63C20" w:rsidP="00FD267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0"/>
            </w:pPr>
            <w:r w:rsidRPr="00F63C20">
              <w:rPr>
                <w:rFonts w:ascii="Times New Roman" w:hAnsi="Times New Roman"/>
              </w:rPr>
              <w:t>Interfejsy</w:t>
            </w:r>
            <w:r w:rsidR="000E4155">
              <w:rPr>
                <w:rFonts w:ascii="Times New Roman" w:hAnsi="Times New Roman"/>
              </w:rPr>
              <w:t xml:space="preserve"> </w:t>
            </w:r>
            <w:proofErr w:type="spellStart"/>
            <w:r w:rsidR="000E4155">
              <w:rPr>
                <w:rFonts w:ascii="Times New Roman" w:hAnsi="Times New Roman"/>
              </w:rPr>
              <w:t>Comparable</w:t>
            </w:r>
            <w:proofErr w:type="spellEnd"/>
            <w:r w:rsidR="000E4155">
              <w:rPr>
                <w:rFonts w:ascii="Times New Roman" w:hAnsi="Times New Roman"/>
              </w:rPr>
              <w:t xml:space="preserve"> i </w:t>
            </w:r>
            <w:proofErr w:type="spellStart"/>
            <w:r w:rsidR="000E4155">
              <w:rPr>
                <w:rFonts w:ascii="Times New Roman" w:hAnsi="Times New Roman"/>
              </w:rPr>
              <w:t>Iterable</w:t>
            </w:r>
            <w:proofErr w:type="spellEnd"/>
            <w:r w:rsidR="000E4155">
              <w:rPr>
                <w:rFonts w:ascii="Times New Roman" w:hAnsi="Times New Roman"/>
              </w:rPr>
              <w:t>. T</w:t>
            </w:r>
            <w:r w:rsidRPr="00F63C20">
              <w:rPr>
                <w:rFonts w:ascii="Times New Roman" w:hAnsi="Times New Roman"/>
              </w:rPr>
              <w:t>ablice, kolekcje</w:t>
            </w:r>
            <w:r w:rsidR="000E4155">
              <w:rPr>
                <w:rFonts w:ascii="Times New Roman" w:hAnsi="Times New Roman"/>
              </w:rPr>
              <w:t xml:space="preserve"> obiektów</w:t>
            </w:r>
            <w:r w:rsidRPr="00F63C20">
              <w:rPr>
                <w:rFonts w:ascii="Times New Roman" w:hAnsi="Times New Roman"/>
              </w:rPr>
              <w:t>.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8D1" w14:textId="243967B3" w:rsidR="00F63C20" w:rsidRPr="00F63C20" w:rsidRDefault="000E4155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8D2" w14:textId="77777777" w:rsidR="00F63C20" w:rsidRPr="00F63C20" w:rsidRDefault="00F63C20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8D3" w14:textId="77777777" w:rsidR="00F63C20" w:rsidRPr="00F63C20" w:rsidRDefault="00F63C20" w:rsidP="00C86066">
            <w:pPr>
              <w:jc w:val="center"/>
              <w:rPr>
                <w:sz w:val="22"/>
                <w:szCs w:val="22"/>
              </w:rPr>
            </w:pPr>
            <w:r w:rsidRPr="00F63C20">
              <w:rPr>
                <w:sz w:val="22"/>
                <w:szCs w:val="22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8D4" w14:textId="036DFD2A" w:rsidR="00F63C20" w:rsidRPr="00F63C20" w:rsidRDefault="002531AB" w:rsidP="000E4155">
            <w:pPr>
              <w:jc w:val="center"/>
            </w:pPr>
            <w:r>
              <w:rPr>
                <w:sz w:val="22"/>
                <w:szCs w:val="22"/>
              </w:rPr>
              <w:t>E</w:t>
            </w:r>
            <w:r w:rsidR="00F63C20" w:rsidRPr="00F63C20">
              <w:rPr>
                <w:sz w:val="22"/>
                <w:szCs w:val="22"/>
              </w:rPr>
              <w:t>P</w:t>
            </w:r>
            <w:r w:rsidR="000E4155">
              <w:rPr>
                <w:sz w:val="22"/>
                <w:szCs w:val="22"/>
              </w:rPr>
              <w:t>4</w:t>
            </w:r>
          </w:p>
        </w:tc>
      </w:tr>
      <w:tr w:rsidR="00F63C20" w:rsidRPr="00F63C20" w14:paraId="6C97D8DC" w14:textId="77777777" w:rsidTr="00FD2678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8D6" w14:textId="77777777" w:rsidR="00F63C20" w:rsidRPr="00F63C20" w:rsidRDefault="00F63C20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D8D7" w14:textId="165760B7" w:rsidR="00F63C20" w:rsidRPr="00F63C20" w:rsidRDefault="000E4155" w:rsidP="000E4155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0"/>
            </w:pPr>
            <w:r>
              <w:rPr>
                <w:rFonts w:ascii="Times New Roman" w:hAnsi="Times New Roman"/>
              </w:rPr>
              <w:t>Strumienie i obsługa plików</w:t>
            </w:r>
            <w:r w:rsidR="00F63C20" w:rsidRPr="00F63C20">
              <w:rPr>
                <w:rFonts w:ascii="Times New Roman" w:hAnsi="Times New Roman"/>
              </w:rPr>
              <w:t>.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8D8" w14:textId="3E4644BF" w:rsidR="00F63C20" w:rsidRPr="00F63C20" w:rsidRDefault="000E4155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8D9" w14:textId="77777777" w:rsidR="00F63C20" w:rsidRPr="00F63C20" w:rsidRDefault="00F63C20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8DA" w14:textId="77777777" w:rsidR="00F63C20" w:rsidRPr="00F63C20" w:rsidRDefault="00F63C20" w:rsidP="00C86066">
            <w:pPr>
              <w:jc w:val="center"/>
              <w:rPr>
                <w:sz w:val="22"/>
                <w:szCs w:val="22"/>
              </w:rPr>
            </w:pPr>
            <w:r w:rsidRPr="00F63C20">
              <w:rPr>
                <w:sz w:val="22"/>
                <w:szCs w:val="22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8DB" w14:textId="77777777" w:rsidR="00F63C20" w:rsidRPr="00F63C20" w:rsidRDefault="002531AB" w:rsidP="00F63C20">
            <w:pPr>
              <w:jc w:val="center"/>
            </w:pPr>
            <w:r>
              <w:rPr>
                <w:sz w:val="22"/>
                <w:szCs w:val="22"/>
              </w:rPr>
              <w:t>E</w:t>
            </w:r>
            <w:r w:rsidR="00F63C20" w:rsidRPr="00F63C20">
              <w:rPr>
                <w:sz w:val="22"/>
                <w:szCs w:val="22"/>
              </w:rPr>
              <w:t>P2</w:t>
            </w:r>
          </w:p>
        </w:tc>
      </w:tr>
      <w:tr w:rsidR="00F63C20" w:rsidRPr="00F63C20" w14:paraId="6C97D8E3" w14:textId="77777777" w:rsidTr="00FD2678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8DD" w14:textId="77777777" w:rsidR="00F63C20" w:rsidRPr="00F63C20" w:rsidRDefault="00F63C20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D8DE" w14:textId="77777777" w:rsidR="00F63C20" w:rsidRPr="00F63C20" w:rsidRDefault="00F63C20" w:rsidP="00F63C20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0"/>
            </w:pPr>
            <w:r w:rsidRPr="00F63C20">
              <w:rPr>
                <w:rFonts w:ascii="Times New Roman" w:hAnsi="Times New Roman"/>
              </w:rPr>
              <w:t>Graficzny interfejs użytkownika.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8DF" w14:textId="77777777" w:rsidR="00F63C20" w:rsidRPr="00F63C20" w:rsidRDefault="00F63C20" w:rsidP="00F63C20">
            <w:pPr>
              <w:jc w:val="center"/>
              <w:rPr>
                <w:sz w:val="22"/>
                <w:szCs w:val="22"/>
              </w:rPr>
            </w:pPr>
            <w:r w:rsidRPr="00F63C20">
              <w:rPr>
                <w:sz w:val="22"/>
                <w:szCs w:val="22"/>
              </w:rPr>
              <w:t>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8E0" w14:textId="77777777" w:rsidR="00F63C20" w:rsidRPr="00F63C20" w:rsidRDefault="00F63C20" w:rsidP="00F63C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8E1" w14:textId="77777777" w:rsidR="00F63C20" w:rsidRPr="00F63C20" w:rsidRDefault="00F63C20" w:rsidP="00F63C20">
            <w:pPr>
              <w:jc w:val="center"/>
              <w:rPr>
                <w:sz w:val="22"/>
                <w:szCs w:val="22"/>
              </w:rPr>
            </w:pPr>
            <w:r w:rsidRPr="00F63C20">
              <w:rPr>
                <w:sz w:val="22"/>
                <w:szCs w:val="22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8E2" w14:textId="77777777" w:rsidR="00F63C20" w:rsidRPr="00F63C20" w:rsidRDefault="002531AB" w:rsidP="00F63C20">
            <w:pPr>
              <w:jc w:val="center"/>
            </w:pPr>
            <w:r>
              <w:rPr>
                <w:sz w:val="22"/>
                <w:szCs w:val="22"/>
              </w:rPr>
              <w:t>EP3, E</w:t>
            </w:r>
            <w:r w:rsidR="00F63C20" w:rsidRPr="00F63C20">
              <w:rPr>
                <w:sz w:val="22"/>
                <w:szCs w:val="22"/>
              </w:rPr>
              <w:t>P4</w:t>
            </w:r>
          </w:p>
        </w:tc>
      </w:tr>
      <w:tr w:rsidR="00F63C20" w:rsidRPr="00F63C20" w14:paraId="6C97D8EA" w14:textId="77777777" w:rsidTr="00FD2678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8E4" w14:textId="77777777" w:rsidR="00F63C20" w:rsidRPr="00F63C20" w:rsidRDefault="00F63C20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D8E5" w14:textId="0A40056F" w:rsidR="00F63C20" w:rsidRPr="00F63C20" w:rsidRDefault="000E4155" w:rsidP="000E4155">
            <w:pPr>
              <w:pStyle w:val="Sty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 i i</w:t>
            </w:r>
            <w:r w:rsidR="00F63C20" w:rsidRPr="00F63C20">
              <w:rPr>
                <w:sz w:val="22"/>
                <w:szCs w:val="22"/>
              </w:rPr>
              <w:t>mplementacja aplikacji w języku Java.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8E6" w14:textId="77777777" w:rsidR="00F63C20" w:rsidRPr="00F63C20" w:rsidRDefault="00F63C20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8E7" w14:textId="77777777" w:rsidR="00F63C20" w:rsidRPr="00F63C20" w:rsidRDefault="00F63C20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8E8" w14:textId="77777777" w:rsidR="00F63C20" w:rsidRPr="00F63C20" w:rsidRDefault="00F63C20" w:rsidP="00C86066">
            <w:pPr>
              <w:jc w:val="center"/>
              <w:rPr>
                <w:sz w:val="22"/>
                <w:szCs w:val="22"/>
              </w:rPr>
            </w:pPr>
            <w:r w:rsidRPr="00F63C20">
              <w:rPr>
                <w:sz w:val="22"/>
                <w:szCs w:val="22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8E9" w14:textId="77777777" w:rsidR="00F63C20" w:rsidRPr="00F63C20" w:rsidRDefault="002531AB" w:rsidP="00F63C20">
            <w:pPr>
              <w:jc w:val="center"/>
            </w:pPr>
            <w:r>
              <w:rPr>
                <w:sz w:val="22"/>
                <w:szCs w:val="22"/>
              </w:rPr>
              <w:t>E</w:t>
            </w:r>
            <w:r w:rsidR="00F63C20" w:rsidRPr="00F63C20">
              <w:rPr>
                <w:sz w:val="22"/>
                <w:szCs w:val="22"/>
              </w:rPr>
              <w:t>P4</w:t>
            </w:r>
          </w:p>
        </w:tc>
      </w:tr>
    </w:tbl>
    <w:p w14:paraId="1A38E759" w14:textId="77777777" w:rsidR="003149EE" w:rsidRPr="00741253" w:rsidRDefault="003149EE" w:rsidP="003149EE">
      <w:pPr>
        <w:spacing w:before="240" w:after="60"/>
        <w:rPr>
          <w:b/>
        </w:rPr>
      </w:pPr>
      <w:r w:rsidRPr="00741253">
        <w:rPr>
          <w:b/>
        </w:rPr>
        <w:t>Metody weryfikacji efektów uczenia się (w odniesieniu do poszczególnych efektów):</w:t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2"/>
        <w:gridCol w:w="566"/>
        <w:gridCol w:w="992"/>
        <w:gridCol w:w="992"/>
        <w:gridCol w:w="1134"/>
        <w:gridCol w:w="1418"/>
        <w:gridCol w:w="851"/>
        <w:gridCol w:w="1134"/>
        <w:gridCol w:w="1134"/>
        <w:gridCol w:w="709"/>
      </w:tblGrid>
      <w:tr w:rsidR="00D2048D" w:rsidRPr="00E622B6" w14:paraId="6C97D8FE" w14:textId="77777777" w:rsidTr="00D81CFF">
        <w:trPr>
          <w:trHeight w:val="918"/>
        </w:trPr>
        <w:tc>
          <w:tcPr>
            <w:tcW w:w="852" w:type="dxa"/>
            <w:shd w:val="clear" w:color="auto" w:fill="D9D9D9"/>
          </w:tcPr>
          <w:p w14:paraId="6C97D8F0" w14:textId="77777777"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 xml:space="preserve">Symbol </w:t>
            </w:r>
          </w:p>
          <w:p w14:paraId="6C97D8F1" w14:textId="7950A63C"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EP</w:t>
            </w:r>
          </w:p>
        </w:tc>
        <w:tc>
          <w:tcPr>
            <w:tcW w:w="566" w:type="dxa"/>
            <w:shd w:val="clear" w:color="auto" w:fill="D9D9D9"/>
          </w:tcPr>
          <w:p w14:paraId="6C97D8F2" w14:textId="77777777"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Test</w:t>
            </w:r>
          </w:p>
        </w:tc>
        <w:tc>
          <w:tcPr>
            <w:tcW w:w="992" w:type="dxa"/>
            <w:shd w:val="clear" w:color="auto" w:fill="D9D9D9"/>
          </w:tcPr>
          <w:p w14:paraId="6C97D8F3" w14:textId="77777777"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Egzamin</w:t>
            </w:r>
          </w:p>
          <w:p w14:paraId="6C97D8F4" w14:textId="77777777"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ustny</w:t>
            </w:r>
          </w:p>
        </w:tc>
        <w:tc>
          <w:tcPr>
            <w:tcW w:w="992" w:type="dxa"/>
            <w:shd w:val="clear" w:color="auto" w:fill="D9D9D9"/>
          </w:tcPr>
          <w:p w14:paraId="6C97D8F5" w14:textId="77777777"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Egzamin</w:t>
            </w:r>
          </w:p>
          <w:p w14:paraId="6C97D8F6" w14:textId="77777777"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pisemny</w:t>
            </w:r>
          </w:p>
        </w:tc>
        <w:tc>
          <w:tcPr>
            <w:tcW w:w="1134" w:type="dxa"/>
            <w:shd w:val="clear" w:color="auto" w:fill="D9D9D9"/>
          </w:tcPr>
          <w:p w14:paraId="6C97D8F7" w14:textId="77777777"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Kolokwium</w:t>
            </w:r>
          </w:p>
        </w:tc>
        <w:tc>
          <w:tcPr>
            <w:tcW w:w="1418" w:type="dxa"/>
            <w:shd w:val="clear" w:color="auto" w:fill="D9D9D9"/>
          </w:tcPr>
          <w:p w14:paraId="6C97D8F8" w14:textId="77777777"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 xml:space="preserve">Sprawozdanie </w:t>
            </w:r>
          </w:p>
        </w:tc>
        <w:tc>
          <w:tcPr>
            <w:tcW w:w="851" w:type="dxa"/>
            <w:shd w:val="clear" w:color="auto" w:fill="D9D9D9"/>
          </w:tcPr>
          <w:p w14:paraId="6C97D8F9" w14:textId="77777777"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Projekt</w:t>
            </w:r>
          </w:p>
        </w:tc>
        <w:tc>
          <w:tcPr>
            <w:tcW w:w="1134" w:type="dxa"/>
            <w:shd w:val="clear" w:color="auto" w:fill="D9D9D9"/>
          </w:tcPr>
          <w:p w14:paraId="6C97D8FA" w14:textId="77777777"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Prezentacja</w:t>
            </w:r>
          </w:p>
        </w:tc>
        <w:tc>
          <w:tcPr>
            <w:tcW w:w="1134" w:type="dxa"/>
            <w:shd w:val="clear" w:color="auto" w:fill="D9D9D9"/>
          </w:tcPr>
          <w:p w14:paraId="6C97D8FB" w14:textId="77777777"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Zaliczenie</w:t>
            </w:r>
          </w:p>
          <w:p w14:paraId="6C97D8FC" w14:textId="77777777"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praktyczne</w:t>
            </w:r>
          </w:p>
        </w:tc>
        <w:tc>
          <w:tcPr>
            <w:tcW w:w="709" w:type="dxa"/>
            <w:shd w:val="clear" w:color="auto" w:fill="D9D9D9"/>
          </w:tcPr>
          <w:p w14:paraId="6C97D8FD" w14:textId="77777777"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Inne</w:t>
            </w:r>
          </w:p>
        </w:tc>
      </w:tr>
      <w:tr w:rsidR="00D2048D" w:rsidRPr="00E622B6" w14:paraId="6C97D909" w14:textId="77777777" w:rsidTr="00D81CFF">
        <w:trPr>
          <w:trHeight w:val="278"/>
        </w:trPr>
        <w:tc>
          <w:tcPr>
            <w:tcW w:w="852" w:type="dxa"/>
          </w:tcPr>
          <w:p w14:paraId="6C97D8FF" w14:textId="12D5B3F3" w:rsidR="00D2048D" w:rsidRPr="00E622B6" w:rsidRDefault="003149EE" w:rsidP="00D81C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E622B6">
              <w:rPr>
                <w:sz w:val="22"/>
                <w:szCs w:val="22"/>
              </w:rPr>
              <w:t>1</w:t>
            </w:r>
          </w:p>
        </w:tc>
        <w:tc>
          <w:tcPr>
            <w:tcW w:w="566" w:type="dxa"/>
          </w:tcPr>
          <w:p w14:paraId="6C97D900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6C97D901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6C97D902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6C97D903" w14:textId="77777777" w:rsidR="00D2048D" w:rsidRPr="00E622B6" w:rsidRDefault="00960334" w:rsidP="00D81C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418" w:type="dxa"/>
          </w:tcPr>
          <w:p w14:paraId="6C97D904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14:paraId="6C97D905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6C97D906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6C97D907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14:paraId="6C97D908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2048D" w:rsidRPr="00E622B6" w14:paraId="6C97D914" w14:textId="77777777" w:rsidTr="00D81CFF">
        <w:trPr>
          <w:trHeight w:val="278"/>
        </w:trPr>
        <w:tc>
          <w:tcPr>
            <w:tcW w:w="852" w:type="dxa"/>
          </w:tcPr>
          <w:p w14:paraId="6C97D90A" w14:textId="71752C2E" w:rsidR="00D2048D" w:rsidRPr="00E622B6" w:rsidRDefault="003149EE" w:rsidP="00D81C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E622B6">
              <w:rPr>
                <w:sz w:val="22"/>
                <w:szCs w:val="22"/>
              </w:rPr>
              <w:t>2</w:t>
            </w:r>
          </w:p>
        </w:tc>
        <w:tc>
          <w:tcPr>
            <w:tcW w:w="566" w:type="dxa"/>
          </w:tcPr>
          <w:p w14:paraId="6C97D90B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6C97D90C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6C97D90D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6C97D90E" w14:textId="77777777" w:rsidR="00D2048D" w:rsidRPr="00E622B6" w:rsidRDefault="00960334" w:rsidP="00D81C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418" w:type="dxa"/>
          </w:tcPr>
          <w:p w14:paraId="6C97D90F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14:paraId="6C97D910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6C97D911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6C97D912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14:paraId="6C97D913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2048D" w:rsidRPr="00E622B6" w14:paraId="6C97D91F" w14:textId="77777777" w:rsidTr="00D81CFF">
        <w:trPr>
          <w:trHeight w:val="278"/>
        </w:trPr>
        <w:tc>
          <w:tcPr>
            <w:tcW w:w="852" w:type="dxa"/>
          </w:tcPr>
          <w:p w14:paraId="6C97D915" w14:textId="06102034" w:rsidR="00D2048D" w:rsidRPr="00E622B6" w:rsidRDefault="003149EE" w:rsidP="00D81C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E622B6">
              <w:rPr>
                <w:sz w:val="22"/>
                <w:szCs w:val="22"/>
              </w:rPr>
              <w:t>3</w:t>
            </w:r>
          </w:p>
        </w:tc>
        <w:tc>
          <w:tcPr>
            <w:tcW w:w="566" w:type="dxa"/>
          </w:tcPr>
          <w:p w14:paraId="6C97D916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6C97D917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6C97D918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6C97D919" w14:textId="77777777" w:rsidR="00D2048D" w:rsidRPr="00E622B6" w:rsidRDefault="00960334" w:rsidP="00D81C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418" w:type="dxa"/>
          </w:tcPr>
          <w:p w14:paraId="6C97D91A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14:paraId="6C97D91B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6C97D91C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6C97D91D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14:paraId="6C97D91E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21F64" w:rsidRPr="00E622B6" w14:paraId="6C97D92A" w14:textId="77777777" w:rsidTr="00D81CFF">
        <w:trPr>
          <w:trHeight w:val="278"/>
        </w:trPr>
        <w:tc>
          <w:tcPr>
            <w:tcW w:w="852" w:type="dxa"/>
          </w:tcPr>
          <w:p w14:paraId="6C97D920" w14:textId="625F33BC" w:rsidR="00A21F64" w:rsidRPr="00E622B6" w:rsidRDefault="003149EE" w:rsidP="008A66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E622B6">
              <w:rPr>
                <w:sz w:val="22"/>
                <w:szCs w:val="22"/>
              </w:rPr>
              <w:t>4</w:t>
            </w:r>
          </w:p>
        </w:tc>
        <w:tc>
          <w:tcPr>
            <w:tcW w:w="566" w:type="dxa"/>
          </w:tcPr>
          <w:p w14:paraId="6C97D921" w14:textId="77777777" w:rsidR="00A21F64" w:rsidRPr="00E622B6" w:rsidRDefault="00A21F64" w:rsidP="008A66C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6C97D922" w14:textId="77777777" w:rsidR="00A21F64" w:rsidRPr="00E622B6" w:rsidRDefault="00A21F64" w:rsidP="008A66C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6C97D923" w14:textId="77777777" w:rsidR="00A21F64" w:rsidRPr="00E622B6" w:rsidRDefault="00A21F64" w:rsidP="008A66C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6C97D924" w14:textId="77777777" w:rsidR="00A21F64" w:rsidRPr="00E622B6" w:rsidRDefault="00A21F64" w:rsidP="008A66C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6C97D925" w14:textId="77777777" w:rsidR="00A21F64" w:rsidRPr="00E622B6" w:rsidRDefault="00A21F64" w:rsidP="008A66C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851" w:type="dxa"/>
          </w:tcPr>
          <w:p w14:paraId="6C97D926" w14:textId="77777777" w:rsidR="00A21F64" w:rsidRPr="00E622B6" w:rsidRDefault="00A21F64" w:rsidP="008A66C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</w:tcPr>
          <w:p w14:paraId="6C97D927" w14:textId="77777777" w:rsidR="00A21F64" w:rsidRPr="00E622B6" w:rsidRDefault="00A21F64" w:rsidP="008A66C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6C97D928" w14:textId="77777777" w:rsidR="00A21F64" w:rsidRPr="00E622B6" w:rsidRDefault="00A21F64" w:rsidP="008A66C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709" w:type="dxa"/>
          </w:tcPr>
          <w:p w14:paraId="6C97D929" w14:textId="77777777" w:rsidR="00A21F64" w:rsidRPr="00E622B6" w:rsidRDefault="00A21F64" w:rsidP="008A66CA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6C97D92C" w14:textId="77777777" w:rsidR="00D2048D" w:rsidRPr="00E622B6" w:rsidRDefault="00D2048D" w:rsidP="00C86066">
      <w:pPr>
        <w:pStyle w:val="Nagwek1"/>
        <w:rPr>
          <w:sz w:val="22"/>
          <w:szCs w:val="22"/>
        </w:rPr>
      </w:pPr>
      <w:r w:rsidRPr="00E622B6">
        <w:rPr>
          <w:sz w:val="22"/>
          <w:szCs w:val="22"/>
        </w:rPr>
        <w:t>Kryteria zaliczenia przedmiotu:</w:t>
      </w:r>
    </w:p>
    <w:tbl>
      <w:tblPr>
        <w:tblW w:w="4888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50"/>
        <w:gridCol w:w="7925"/>
      </w:tblGrid>
      <w:tr w:rsidR="00D2048D" w:rsidRPr="00E622B6" w14:paraId="6C97D92F" w14:textId="77777777" w:rsidTr="00120E0A">
        <w:tc>
          <w:tcPr>
            <w:tcW w:w="728" w:type="pct"/>
            <w:shd w:val="clear" w:color="auto" w:fill="D9D9D9"/>
          </w:tcPr>
          <w:p w14:paraId="6C97D92D" w14:textId="77777777" w:rsidR="00D2048D" w:rsidRPr="008A66CA" w:rsidRDefault="00D2048D" w:rsidP="000967DB">
            <w:pPr>
              <w:pStyle w:val="Nagwek1"/>
              <w:spacing w:before="0"/>
              <w:jc w:val="center"/>
              <w:rPr>
                <w:bCs/>
                <w:sz w:val="22"/>
                <w:szCs w:val="22"/>
              </w:rPr>
            </w:pPr>
            <w:r w:rsidRPr="008A66CA">
              <w:rPr>
                <w:bCs/>
                <w:sz w:val="22"/>
                <w:szCs w:val="22"/>
              </w:rPr>
              <w:t>Semestr</w:t>
            </w:r>
          </w:p>
        </w:tc>
        <w:tc>
          <w:tcPr>
            <w:tcW w:w="4272" w:type="pct"/>
            <w:shd w:val="clear" w:color="auto" w:fill="D9D9D9"/>
          </w:tcPr>
          <w:p w14:paraId="6C97D92E" w14:textId="77777777" w:rsidR="00D2048D" w:rsidRPr="008A66CA" w:rsidRDefault="00D2048D" w:rsidP="000967DB">
            <w:pPr>
              <w:pStyle w:val="Nagwek1"/>
              <w:spacing w:before="0"/>
              <w:jc w:val="center"/>
              <w:rPr>
                <w:bCs/>
                <w:sz w:val="22"/>
                <w:szCs w:val="22"/>
              </w:rPr>
            </w:pPr>
            <w:r w:rsidRPr="008A66CA">
              <w:rPr>
                <w:bCs/>
                <w:sz w:val="22"/>
                <w:szCs w:val="22"/>
              </w:rPr>
              <w:t>Ocena pozytywna (min. dostateczny)</w:t>
            </w:r>
          </w:p>
        </w:tc>
      </w:tr>
      <w:tr w:rsidR="00FD2678" w:rsidRPr="00E622B6" w14:paraId="6C97D934" w14:textId="77777777" w:rsidTr="008A66CA">
        <w:tc>
          <w:tcPr>
            <w:tcW w:w="728" w:type="pct"/>
            <w:vAlign w:val="center"/>
          </w:tcPr>
          <w:p w14:paraId="6C97D930" w14:textId="77777777" w:rsidR="00FD2678" w:rsidRPr="008A66CA" w:rsidRDefault="00FD2678" w:rsidP="00D81CFF">
            <w:pPr>
              <w:pStyle w:val="Nagwek1"/>
              <w:spacing w:before="0" w:after="0"/>
              <w:jc w:val="center"/>
              <w:rPr>
                <w:bCs/>
                <w:sz w:val="22"/>
                <w:szCs w:val="22"/>
              </w:rPr>
            </w:pPr>
            <w:r w:rsidRPr="008A66CA">
              <w:rPr>
                <w:bCs/>
                <w:sz w:val="22"/>
                <w:szCs w:val="22"/>
              </w:rPr>
              <w:t>III</w:t>
            </w:r>
          </w:p>
        </w:tc>
        <w:tc>
          <w:tcPr>
            <w:tcW w:w="4272" w:type="pct"/>
            <w:vAlign w:val="center"/>
          </w:tcPr>
          <w:p w14:paraId="6C97D931" w14:textId="77777777" w:rsidR="00352344" w:rsidRPr="00352344" w:rsidRDefault="00352344" w:rsidP="00352344">
            <w:pPr>
              <w:pStyle w:val="Default"/>
              <w:rPr>
                <w:sz w:val="22"/>
                <w:szCs w:val="22"/>
              </w:rPr>
            </w:pPr>
            <w:r w:rsidRPr="00352344">
              <w:rPr>
                <w:sz w:val="22"/>
                <w:szCs w:val="22"/>
              </w:rPr>
              <w:t xml:space="preserve">Zaliczenie treści wykładu: ocena z wykładu (OW) wyznaczana jest na podstawie liczby zdobytych punktów z </w:t>
            </w:r>
            <w:r w:rsidR="00960334">
              <w:rPr>
                <w:sz w:val="22"/>
                <w:szCs w:val="22"/>
              </w:rPr>
              <w:t>zaliczenia pisemnego</w:t>
            </w:r>
            <w:r w:rsidRPr="00352344">
              <w:rPr>
                <w:sz w:val="22"/>
                <w:szCs w:val="22"/>
              </w:rPr>
              <w:t xml:space="preserve">, próg zaliczenia – uzyskanie co najmniej 50% punktów możliwych do zdobycia. </w:t>
            </w:r>
          </w:p>
          <w:p w14:paraId="6C97D932" w14:textId="77777777" w:rsidR="00352344" w:rsidRPr="00F63C20" w:rsidRDefault="00352344" w:rsidP="00352344">
            <w:pPr>
              <w:pStyle w:val="Default"/>
              <w:rPr>
                <w:sz w:val="22"/>
                <w:szCs w:val="22"/>
              </w:rPr>
            </w:pPr>
            <w:r w:rsidRPr="00352344">
              <w:rPr>
                <w:sz w:val="22"/>
                <w:szCs w:val="22"/>
              </w:rPr>
              <w:t>Zaliczenie praktyczne laboratorium: ocena z laboratorium (OL) wyznaczana jest na podsta</w:t>
            </w:r>
            <w:r w:rsidR="00F63C20">
              <w:rPr>
                <w:sz w:val="22"/>
                <w:szCs w:val="22"/>
              </w:rPr>
              <w:t xml:space="preserve">wie sprawozdań z wykonania </w:t>
            </w:r>
            <w:r w:rsidRPr="00352344">
              <w:rPr>
                <w:sz w:val="22"/>
                <w:szCs w:val="22"/>
              </w:rPr>
              <w:t xml:space="preserve">zadań z </w:t>
            </w:r>
            <w:r w:rsidR="003D0F3A">
              <w:rPr>
                <w:sz w:val="22"/>
                <w:szCs w:val="22"/>
              </w:rPr>
              <w:t>poszczególnych części materiału</w:t>
            </w:r>
            <w:r w:rsidRPr="00352344">
              <w:rPr>
                <w:sz w:val="22"/>
                <w:szCs w:val="22"/>
              </w:rPr>
              <w:t xml:space="preserve"> oraz zaliczenie projektu polegającego na </w:t>
            </w:r>
            <w:r w:rsidR="00F63C20" w:rsidRPr="00F63C20">
              <w:rPr>
                <w:sz w:val="22"/>
                <w:szCs w:val="22"/>
              </w:rPr>
              <w:t>zaprojektowaniu i</w:t>
            </w:r>
            <w:r w:rsidR="00F63C20">
              <w:rPr>
                <w:sz w:val="22"/>
                <w:szCs w:val="22"/>
              </w:rPr>
              <w:t xml:space="preserve"> </w:t>
            </w:r>
            <w:r w:rsidRPr="00352344">
              <w:rPr>
                <w:sz w:val="22"/>
                <w:szCs w:val="22"/>
              </w:rPr>
              <w:t xml:space="preserve">implementacji aplikacji na zadany temat. </w:t>
            </w:r>
            <w:r w:rsidR="00F63C20" w:rsidRPr="00F63C20">
              <w:rPr>
                <w:sz w:val="22"/>
                <w:szCs w:val="22"/>
              </w:rPr>
              <w:t>Próg zaliczenia – uzyskanie co najmniej 50% punktów możliwych do zdobycia.</w:t>
            </w:r>
          </w:p>
          <w:p w14:paraId="6C97D933" w14:textId="77777777" w:rsidR="00FD2678" w:rsidRPr="00E622B6" w:rsidRDefault="00352344" w:rsidP="00352344">
            <w:pPr>
              <w:pStyle w:val="Styl"/>
              <w:rPr>
                <w:sz w:val="22"/>
                <w:szCs w:val="22"/>
              </w:rPr>
            </w:pPr>
            <w:r w:rsidRPr="00352344">
              <w:rPr>
                <w:sz w:val="22"/>
                <w:szCs w:val="22"/>
              </w:rPr>
              <w:t>Ocena końcowa jest</w:t>
            </w:r>
            <w:r>
              <w:rPr>
                <w:sz w:val="22"/>
                <w:szCs w:val="22"/>
              </w:rPr>
              <w:t xml:space="preserve"> wyznaczana zgodnie ze wzorem: 50%*OW+50%*</w:t>
            </w:r>
            <w:r w:rsidRPr="00352344">
              <w:rPr>
                <w:sz w:val="22"/>
                <w:szCs w:val="22"/>
              </w:rPr>
              <w:t>OL</w:t>
            </w:r>
            <w:r w:rsidR="003D0F3A">
              <w:rPr>
                <w:sz w:val="20"/>
                <w:szCs w:val="20"/>
              </w:rPr>
              <w:t>.</w:t>
            </w:r>
          </w:p>
        </w:tc>
      </w:tr>
    </w:tbl>
    <w:p w14:paraId="6C97D935" w14:textId="77777777" w:rsidR="00D2048D" w:rsidRPr="00E622B6" w:rsidRDefault="00D2048D" w:rsidP="00FF6E21">
      <w:pPr>
        <w:pStyle w:val="Nagwek1"/>
        <w:spacing w:before="0"/>
        <w:rPr>
          <w:b w:val="0"/>
          <w:sz w:val="22"/>
          <w:szCs w:val="22"/>
        </w:rPr>
      </w:pPr>
      <w:r w:rsidRPr="00E622B6">
        <w:rPr>
          <w:b w:val="0"/>
          <w:sz w:val="22"/>
          <w:szCs w:val="22"/>
        </w:rPr>
        <w:t>Uwaga: student otrzymuje ocenę powyżej dostatecznej, jeżeli uzyskane efekty kształcenia przekraczają wymagane minimum.</w:t>
      </w:r>
    </w:p>
    <w:p w14:paraId="6C97D937" w14:textId="77777777" w:rsidR="00D2048D" w:rsidRPr="00E622B6" w:rsidRDefault="00D2048D" w:rsidP="00C86066">
      <w:pPr>
        <w:pStyle w:val="Nagwek1"/>
        <w:rPr>
          <w:sz w:val="22"/>
          <w:szCs w:val="22"/>
        </w:rPr>
      </w:pPr>
      <w:r w:rsidRPr="00E622B6">
        <w:rPr>
          <w:sz w:val="22"/>
          <w:szCs w:val="22"/>
        </w:rPr>
        <w:t>Nakład pracy studenta:</w:t>
      </w:r>
    </w:p>
    <w:tbl>
      <w:tblPr>
        <w:tblW w:w="48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8"/>
        <w:gridCol w:w="884"/>
        <w:gridCol w:w="883"/>
        <w:gridCol w:w="883"/>
        <w:gridCol w:w="529"/>
      </w:tblGrid>
      <w:tr w:rsidR="00D2048D" w:rsidRPr="00E622B6" w14:paraId="6C97D93B" w14:textId="77777777" w:rsidTr="003149EE">
        <w:tc>
          <w:tcPr>
            <w:tcW w:w="3258" w:type="pct"/>
            <w:vMerge w:val="restart"/>
            <w:shd w:val="clear" w:color="auto" w:fill="D9D9D9"/>
            <w:vAlign w:val="center"/>
          </w:tcPr>
          <w:p w14:paraId="6C97D938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Forma aktywności</w:t>
            </w:r>
          </w:p>
        </w:tc>
        <w:tc>
          <w:tcPr>
            <w:tcW w:w="1742" w:type="pct"/>
            <w:gridSpan w:val="4"/>
            <w:shd w:val="clear" w:color="auto" w:fill="D9D9D9"/>
          </w:tcPr>
          <w:p w14:paraId="6C97D939" w14:textId="77777777" w:rsidR="00D2048D" w:rsidRPr="00E622B6" w:rsidRDefault="00D2048D" w:rsidP="00D81CFF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Szacunkowa liczba godzin na</w:t>
            </w:r>
          </w:p>
          <w:p w14:paraId="6C97D93A" w14:textId="77777777" w:rsidR="00D2048D" w:rsidRPr="00E622B6" w:rsidRDefault="00D2048D" w:rsidP="00D81CFF">
            <w:pPr>
              <w:rPr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zrealizowanie aktywności</w:t>
            </w:r>
          </w:p>
        </w:tc>
      </w:tr>
      <w:tr w:rsidR="003149EE" w:rsidRPr="00E622B6" w14:paraId="6C97D941" w14:textId="77777777" w:rsidTr="003149EE">
        <w:tc>
          <w:tcPr>
            <w:tcW w:w="3258" w:type="pct"/>
            <w:vMerge/>
            <w:shd w:val="clear" w:color="auto" w:fill="D9D9D9"/>
          </w:tcPr>
          <w:p w14:paraId="6C97D93C" w14:textId="77777777" w:rsidR="003149EE" w:rsidRPr="00E622B6" w:rsidRDefault="003149EE" w:rsidP="003149EE">
            <w:pPr>
              <w:rPr>
                <w:sz w:val="22"/>
                <w:szCs w:val="22"/>
              </w:rPr>
            </w:pPr>
          </w:p>
        </w:tc>
        <w:tc>
          <w:tcPr>
            <w:tcW w:w="484" w:type="pct"/>
            <w:shd w:val="clear" w:color="auto" w:fill="D9D9D9"/>
            <w:vAlign w:val="center"/>
          </w:tcPr>
          <w:p w14:paraId="6C97D93D" w14:textId="0B4D2A79" w:rsidR="003149EE" w:rsidRPr="00E622B6" w:rsidRDefault="003149EE" w:rsidP="003149E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</w:t>
            </w:r>
          </w:p>
        </w:tc>
        <w:tc>
          <w:tcPr>
            <w:tcW w:w="484" w:type="pct"/>
            <w:shd w:val="clear" w:color="auto" w:fill="D9D9D9"/>
            <w:vAlign w:val="center"/>
          </w:tcPr>
          <w:p w14:paraId="6C97D93E" w14:textId="3821DC81" w:rsidR="003149EE" w:rsidRPr="00E622B6" w:rsidRDefault="003149EE" w:rsidP="003149E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84" w:type="pct"/>
            <w:shd w:val="clear" w:color="auto" w:fill="D9D9D9"/>
            <w:vAlign w:val="center"/>
          </w:tcPr>
          <w:p w14:paraId="6C97D93F" w14:textId="708935C3" w:rsidR="003149EE" w:rsidRPr="00E622B6" w:rsidRDefault="003149EE" w:rsidP="003149E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</w:t>
            </w:r>
          </w:p>
        </w:tc>
        <w:tc>
          <w:tcPr>
            <w:tcW w:w="289" w:type="pct"/>
            <w:shd w:val="clear" w:color="auto" w:fill="D9D9D9"/>
            <w:vAlign w:val="center"/>
          </w:tcPr>
          <w:p w14:paraId="6C97D940" w14:textId="6DDF8A89" w:rsidR="003149EE" w:rsidRPr="00E622B6" w:rsidRDefault="003149EE" w:rsidP="003149E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</w:p>
        </w:tc>
      </w:tr>
      <w:tr w:rsidR="003149EE" w:rsidRPr="00E622B6" w14:paraId="6C97D947" w14:textId="77777777" w:rsidTr="003149EE">
        <w:tc>
          <w:tcPr>
            <w:tcW w:w="3258" w:type="pct"/>
            <w:shd w:val="clear" w:color="auto" w:fill="D9D9D9"/>
          </w:tcPr>
          <w:p w14:paraId="6C97D942" w14:textId="77777777" w:rsidR="003149EE" w:rsidRPr="00E622B6" w:rsidRDefault="003149EE" w:rsidP="003149EE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Godziny kontaktowe</w:t>
            </w:r>
          </w:p>
        </w:tc>
        <w:tc>
          <w:tcPr>
            <w:tcW w:w="484" w:type="pct"/>
          </w:tcPr>
          <w:p w14:paraId="6C97D943" w14:textId="311AC673" w:rsidR="003149EE" w:rsidRPr="00E622B6" w:rsidRDefault="003149EE" w:rsidP="003149E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484" w:type="pct"/>
          </w:tcPr>
          <w:p w14:paraId="6C97D944" w14:textId="6B3BE678" w:rsidR="003149EE" w:rsidRPr="00E622B6" w:rsidRDefault="003149EE" w:rsidP="003149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14:paraId="6C97D945" w14:textId="74056860" w:rsidR="003149EE" w:rsidRPr="00E622B6" w:rsidRDefault="003149EE" w:rsidP="003149EE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89" w:type="pct"/>
          </w:tcPr>
          <w:p w14:paraId="6C97D946" w14:textId="77777777" w:rsidR="003149EE" w:rsidRPr="00E622B6" w:rsidRDefault="003149EE" w:rsidP="003149EE">
            <w:pPr>
              <w:rPr>
                <w:sz w:val="22"/>
                <w:szCs w:val="22"/>
              </w:rPr>
            </w:pPr>
          </w:p>
        </w:tc>
      </w:tr>
      <w:tr w:rsidR="003149EE" w:rsidRPr="00E622B6" w14:paraId="6C97D94D" w14:textId="77777777" w:rsidTr="003149EE">
        <w:tc>
          <w:tcPr>
            <w:tcW w:w="3258" w:type="pct"/>
            <w:shd w:val="clear" w:color="auto" w:fill="D9D9D9"/>
          </w:tcPr>
          <w:p w14:paraId="6C97D948" w14:textId="77777777" w:rsidR="003149EE" w:rsidRPr="00E622B6" w:rsidRDefault="003149EE" w:rsidP="003149EE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Czytanie literatury</w:t>
            </w:r>
          </w:p>
        </w:tc>
        <w:tc>
          <w:tcPr>
            <w:tcW w:w="484" w:type="pct"/>
          </w:tcPr>
          <w:p w14:paraId="6C97D949" w14:textId="3173BEC2" w:rsidR="003149EE" w:rsidRPr="00E622B6" w:rsidRDefault="003149EE" w:rsidP="003149E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84" w:type="pct"/>
          </w:tcPr>
          <w:p w14:paraId="6C97D94A" w14:textId="4069DBEA" w:rsidR="003149EE" w:rsidRPr="00E622B6" w:rsidRDefault="003149EE" w:rsidP="003149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14:paraId="6C97D94B" w14:textId="77777777" w:rsidR="003149EE" w:rsidRPr="00E622B6" w:rsidRDefault="003149EE" w:rsidP="003149EE">
            <w:pPr>
              <w:rPr>
                <w:sz w:val="22"/>
                <w:szCs w:val="22"/>
              </w:rPr>
            </w:pPr>
          </w:p>
        </w:tc>
        <w:tc>
          <w:tcPr>
            <w:tcW w:w="289" w:type="pct"/>
          </w:tcPr>
          <w:p w14:paraId="6C97D94C" w14:textId="77777777" w:rsidR="003149EE" w:rsidRPr="00E622B6" w:rsidRDefault="003149EE" w:rsidP="003149EE">
            <w:pPr>
              <w:rPr>
                <w:sz w:val="22"/>
                <w:szCs w:val="22"/>
              </w:rPr>
            </w:pPr>
          </w:p>
        </w:tc>
      </w:tr>
      <w:tr w:rsidR="003149EE" w:rsidRPr="00E622B6" w14:paraId="6C97D953" w14:textId="77777777" w:rsidTr="003149EE">
        <w:tc>
          <w:tcPr>
            <w:tcW w:w="3258" w:type="pct"/>
            <w:shd w:val="clear" w:color="auto" w:fill="D9D9D9"/>
          </w:tcPr>
          <w:p w14:paraId="6C97D94E" w14:textId="77777777" w:rsidR="003149EE" w:rsidRPr="00E622B6" w:rsidRDefault="003149EE" w:rsidP="003149EE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Przygotowanie do zajęć laboratoryjnych, projektowych</w:t>
            </w:r>
          </w:p>
        </w:tc>
        <w:tc>
          <w:tcPr>
            <w:tcW w:w="484" w:type="pct"/>
          </w:tcPr>
          <w:p w14:paraId="6C97D94F" w14:textId="77777777" w:rsidR="003149EE" w:rsidRPr="00E622B6" w:rsidRDefault="003149EE" w:rsidP="003149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14:paraId="6C97D950" w14:textId="382665C4" w:rsidR="003149EE" w:rsidRPr="00E622B6" w:rsidRDefault="003149EE" w:rsidP="003149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14:paraId="6C97D951" w14:textId="341AEE2A" w:rsidR="003149EE" w:rsidRPr="00E622B6" w:rsidRDefault="003149EE" w:rsidP="003149EE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89" w:type="pct"/>
          </w:tcPr>
          <w:p w14:paraId="6C97D952" w14:textId="77777777" w:rsidR="003149EE" w:rsidRPr="00E622B6" w:rsidRDefault="003149EE" w:rsidP="003149EE">
            <w:pPr>
              <w:rPr>
                <w:sz w:val="22"/>
                <w:szCs w:val="22"/>
              </w:rPr>
            </w:pPr>
          </w:p>
        </w:tc>
      </w:tr>
      <w:tr w:rsidR="003149EE" w:rsidRPr="00E622B6" w14:paraId="6C97D959" w14:textId="77777777" w:rsidTr="003149EE">
        <w:tc>
          <w:tcPr>
            <w:tcW w:w="3258" w:type="pct"/>
            <w:shd w:val="clear" w:color="auto" w:fill="D9D9D9"/>
          </w:tcPr>
          <w:p w14:paraId="6C97D954" w14:textId="77777777" w:rsidR="003149EE" w:rsidRPr="00E622B6" w:rsidRDefault="003149EE" w:rsidP="003149EE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Przygotowanie do egzaminu, zaliczenia</w:t>
            </w:r>
          </w:p>
        </w:tc>
        <w:tc>
          <w:tcPr>
            <w:tcW w:w="484" w:type="pct"/>
          </w:tcPr>
          <w:p w14:paraId="6C97D955" w14:textId="24162E80" w:rsidR="003149EE" w:rsidRPr="00E622B6" w:rsidRDefault="003149EE" w:rsidP="003149E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84" w:type="pct"/>
          </w:tcPr>
          <w:p w14:paraId="6C97D956" w14:textId="0202A0F9" w:rsidR="003149EE" w:rsidRPr="00E622B6" w:rsidRDefault="003149EE" w:rsidP="003149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14:paraId="6C97D957" w14:textId="77777777" w:rsidR="003149EE" w:rsidRPr="00E622B6" w:rsidRDefault="003149EE" w:rsidP="003149EE">
            <w:pPr>
              <w:rPr>
                <w:sz w:val="22"/>
                <w:szCs w:val="22"/>
              </w:rPr>
            </w:pPr>
          </w:p>
        </w:tc>
        <w:tc>
          <w:tcPr>
            <w:tcW w:w="289" w:type="pct"/>
          </w:tcPr>
          <w:p w14:paraId="6C97D958" w14:textId="77777777" w:rsidR="003149EE" w:rsidRPr="00E622B6" w:rsidRDefault="003149EE" w:rsidP="003149EE">
            <w:pPr>
              <w:rPr>
                <w:sz w:val="22"/>
                <w:szCs w:val="22"/>
              </w:rPr>
            </w:pPr>
          </w:p>
        </w:tc>
      </w:tr>
      <w:tr w:rsidR="003149EE" w:rsidRPr="00E622B6" w14:paraId="6C97D95F" w14:textId="77777777" w:rsidTr="003149EE">
        <w:tc>
          <w:tcPr>
            <w:tcW w:w="3258" w:type="pct"/>
            <w:shd w:val="clear" w:color="auto" w:fill="D9D9D9"/>
          </w:tcPr>
          <w:p w14:paraId="6C97D95A" w14:textId="77777777" w:rsidR="003149EE" w:rsidRPr="00E622B6" w:rsidRDefault="003149EE" w:rsidP="003149EE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Opracowanie dokumentacji projektu/sprawozdania</w:t>
            </w:r>
          </w:p>
        </w:tc>
        <w:tc>
          <w:tcPr>
            <w:tcW w:w="484" w:type="pct"/>
          </w:tcPr>
          <w:p w14:paraId="6C97D95B" w14:textId="77777777" w:rsidR="003149EE" w:rsidRPr="00E622B6" w:rsidRDefault="003149EE" w:rsidP="003149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14:paraId="6C97D95C" w14:textId="39E613F9" w:rsidR="003149EE" w:rsidRPr="00E622B6" w:rsidRDefault="003149EE" w:rsidP="003149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14:paraId="6C97D95D" w14:textId="4A99150B" w:rsidR="003149EE" w:rsidRPr="00E622B6" w:rsidRDefault="003149EE" w:rsidP="003149EE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89" w:type="pct"/>
          </w:tcPr>
          <w:p w14:paraId="6C97D95E" w14:textId="77777777" w:rsidR="003149EE" w:rsidRPr="00E622B6" w:rsidRDefault="003149EE" w:rsidP="003149EE">
            <w:pPr>
              <w:rPr>
                <w:sz w:val="22"/>
                <w:szCs w:val="22"/>
              </w:rPr>
            </w:pPr>
          </w:p>
        </w:tc>
      </w:tr>
      <w:tr w:rsidR="003149EE" w:rsidRPr="00E622B6" w14:paraId="6C97D965" w14:textId="77777777" w:rsidTr="003149EE">
        <w:tc>
          <w:tcPr>
            <w:tcW w:w="3258" w:type="pct"/>
            <w:shd w:val="clear" w:color="auto" w:fill="D9D9D9"/>
          </w:tcPr>
          <w:p w14:paraId="6C97D960" w14:textId="77777777" w:rsidR="003149EE" w:rsidRPr="00E622B6" w:rsidRDefault="003149EE" w:rsidP="003149EE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Uczestnictwo w zaliczeniach i egzaminach</w:t>
            </w:r>
          </w:p>
        </w:tc>
        <w:tc>
          <w:tcPr>
            <w:tcW w:w="484" w:type="pct"/>
          </w:tcPr>
          <w:p w14:paraId="6C97D961" w14:textId="5AAF6460" w:rsidR="003149EE" w:rsidRPr="00E622B6" w:rsidRDefault="003149EE" w:rsidP="003149E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84" w:type="pct"/>
          </w:tcPr>
          <w:p w14:paraId="6C97D962" w14:textId="15AA98CF" w:rsidR="003149EE" w:rsidRPr="00E622B6" w:rsidRDefault="003149EE" w:rsidP="003149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14:paraId="6C97D963" w14:textId="4CB5002F" w:rsidR="003149EE" w:rsidRPr="00E622B6" w:rsidRDefault="003149EE" w:rsidP="003149EE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89" w:type="pct"/>
          </w:tcPr>
          <w:p w14:paraId="6C97D964" w14:textId="77777777" w:rsidR="003149EE" w:rsidRPr="00E622B6" w:rsidRDefault="003149EE" w:rsidP="003149EE">
            <w:pPr>
              <w:rPr>
                <w:sz w:val="22"/>
                <w:szCs w:val="22"/>
              </w:rPr>
            </w:pPr>
          </w:p>
        </w:tc>
      </w:tr>
      <w:tr w:rsidR="003149EE" w:rsidRPr="00E622B6" w14:paraId="6C97D96B" w14:textId="77777777" w:rsidTr="003149EE">
        <w:tc>
          <w:tcPr>
            <w:tcW w:w="3258" w:type="pct"/>
            <w:tcBorders>
              <w:bottom w:val="single" w:sz="12" w:space="0" w:color="auto"/>
            </w:tcBorders>
            <w:shd w:val="clear" w:color="auto" w:fill="D9D9D9"/>
          </w:tcPr>
          <w:p w14:paraId="6C97D966" w14:textId="77777777" w:rsidR="003149EE" w:rsidRPr="00E622B6" w:rsidRDefault="003149EE" w:rsidP="003149EE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484" w:type="pct"/>
            <w:tcBorders>
              <w:bottom w:val="single" w:sz="12" w:space="0" w:color="auto"/>
            </w:tcBorders>
          </w:tcPr>
          <w:p w14:paraId="6C97D967" w14:textId="4297DD13" w:rsidR="003149EE" w:rsidRPr="00E622B6" w:rsidRDefault="003149EE" w:rsidP="003149E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84" w:type="pct"/>
            <w:tcBorders>
              <w:bottom w:val="single" w:sz="12" w:space="0" w:color="auto"/>
            </w:tcBorders>
          </w:tcPr>
          <w:p w14:paraId="6C97D968" w14:textId="5708F0F3" w:rsidR="003149EE" w:rsidRPr="00E622B6" w:rsidRDefault="003149EE" w:rsidP="003149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  <w:tcBorders>
              <w:bottom w:val="single" w:sz="12" w:space="0" w:color="auto"/>
            </w:tcBorders>
          </w:tcPr>
          <w:p w14:paraId="6C97D969" w14:textId="0D108C52" w:rsidR="003149EE" w:rsidRPr="00E622B6" w:rsidRDefault="003149EE" w:rsidP="003149EE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89" w:type="pct"/>
            <w:tcBorders>
              <w:bottom w:val="single" w:sz="12" w:space="0" w:color="auto"/>
            </w:tcBorders>
          </w:tcPr>
          <w:p w14:paraId="6C97D96A" w14:textId="77777777" w:rsidR="003149EE" w:rsidRPr="00E622B6" w:rsidRDefault="003149EE" w:rsidP="003149EE">
            <w:pPr>
              <w:rPr>
                <w:sz w:val="22"/>
                <w:szCs w:val="22"/>
              </w:rPr>
            </w:pPr>
          </w:p>
        </w:tc>
      </w:tr>
      <w:tr w:rsidR="003149EE" w:rsidRPr="00E622B6" w14:paraId="6C97D971" w14:textId="77777777" w:rsidTr="003149EE">
        <w:tc>
          <w:tcPr>
            <w:tcW w:w="3258" w:type="pct"/>
            <w:tcBorders>
              <w:top w:val="single" w:sz="12" w:space="0" w:color="auto"/>
              <w:bottom w:val="single" w:sz="8" w:space="0" w:color="auto"/>
            </w:tcBorders>
            <w:shd w:val="clear" w:color="auto" w:fill="D9D9D9"/>
          </w:tcPr>
          <w:p w14:paraId="6C97D96C" w14:textId="77777777" w:rsidR="003149EE" w:rsidRPr="00E622B6" w:rsidRDefault="003149EE" w:rsidP="003149EE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Łącznie godzin</w:t>
            </w:r>
          </w:p>
        </w:tc>
        <w:tc>
          <w:tcPr>
            <w:tcW w:w="484" w:type="pct"/>
            <w:tcBorders>
              <w:top w:val="single" w:sz="12" w:space="0" w:color="auto"/>
              <w:bottom w:val="single" w:sz="8" w:space="0" w:color="auto"/>
            </w:tcBorders>
          </w:tcPr>
          <w:p w14:paraId="6C97D96D" w14:textId="18B3791E" w:rsidR="003149EE" w:rsidRPr="00E622B6" w:rsidRDefault="003149EE" w:rsidP="003149E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484" w:type="pct"/>
            <w:tcBorders>
              <w:top w:val="single" w:sz="12" w:space="0" w:color="auto"/>
              <w:bottom w:val="single" w:sz="8" w:space="0" w:color="auto"/>
            </w:tcBorders>
          </w:tcPr>
          <w:p w14:paraId="6C97D96E" w14:textId="383A21AE" w:rsidR="003149EE" w:rsidRPr="00E622B6" w:rsidRDefault="003149EE" w:rsidP="003149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  <w:tcBorders>
              <w:top w:val="single" w:sz="12" w:space="0" w:color="auto"/>
              <w:bottom w:val="single" w:sz="8" w:space="0" w:color="auto"/>
            </w:tcBorders>
          </w:tcPr>
          <w:p w14:paraId="6C97D96F" w14:textId="292AE961" w:rsidR="003149EE" w:rsidRPr="00E622B6" w:rsidRDefault="003149EE" w:rsidP="003149EE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289" w:type="pct"/>
            <w:tcBorders>
              <w:top w:val="single" w:sz="12" w:space="0" w:color="auto"/>
              <w:bottom w:val="single" w:sz="8" w:space="0" w:color="auto"/>
            </w:tcBorders>
          </w:tcPr>
          <w:p w14:paraId="6C97D970" w14:textId="77777777" w:rsidR="003149EE" w:rsidRPr="00E622B6" w:rsidRDefault="003149EE" w:rsidP="003149EE">
            <w:pPr>
              <w:rPr>
                <w:sz w:val="22"/>
                <w:szCs w:val="22"/>
              </w:rPr>
            </w:pPr>
          </w:p>
        </w:tc>
      </w:tr>
      <w:tr w:rsidR="003149EE" w:rsidRPr="00E622B6" w14:paraId="6C97D977" w14:textId="77777777" w:rsidTr="003149EE">
        <w:tc>
          <w:tcPr>
            <w:tcW w:w="3258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D9D9D9"/>
          </w:tcPr>
          <w:p w14:paraId="6C97D972" w14:textId="77777777" w:rsidR="003149EE" w:rsidRPr="00E622B6" w:rsidRDefault="003149EE" w:rsidP="003149EE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Liczba punktów ECTS</w:t>
            </w:r>
          </w:p>
        </w:tc>
        <w:tc>
          <w:tcPr>
            <w:tcW w:w="484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6C97D973" w14:textId="578B3110" w:rsidR="003149EE" w:rsidRPr="00E622B6" w:rsidRDefault="003149EE" w:rsidP="003149E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84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6C97D974" w14:textId="3ED495EB" w:rsidR="003149EE" w:rsidRPr="00E622B6" w:rsidRDefault="003149EE" w:rsidP="003149E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4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6C97D975" w14:textId="11E62408" w:rsidR="003149EE" w:rsidRPr="00E622B6" w:rsidRDefault="003149EE" w:rsidP="003149EE">
            <w:pPr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89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6C97D976" w14:textId="77777777" w:rsidR="003149EE" w:rsidRPr="00E622B6" w:rsidRDefault="003149EE" w:rsidP="003149EE">
            <w:pPr>
              <w:rPr>
                <w:b/>
                <w:sz w:val="22"/>
                <w:szCs w:val="22"/>
              </w:rPr>
            </w:pPr>
          </w:p>
        </w:tc>
      </w:tr>
      <w:tr w:rsidR="003149EE" w:rsidRPr="00E622B6" w14:paraId="6C97D97A" w14:textId="77777777" w:rsidTr="003149EE">
        <w:tc>
          <w:tcPr>
            <w:tcW w:w="3258" w:type="pct"/>
            <w:tcBorders>
              <w:top w:val="single" w:sz="8" w:space="0" w:color="auto"/>
              <w:bottom w:val="single" w:sz="12" w:space="0" w:color="auto"/>
            </w:tcBorders>
            <w:shd w:val="clear" w:color="auto" w:fill="D9D9D9"/>
          </w:tcPr>
          <w:p w14:paraId="6C97D978" w14:textId="77777777" w:rsidR="003149EE" w:rsidRPr="00E622B6" w:rsidRDefault="003149EE" w:rsidP="003149EE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Sumaryczna liczba punktów ECTS dla przedmiotu</w:t>
            </w:r>
          </w:p>
        </w:tc>
        <w:tc>
          <w:tcPr>
            <w:tcW w:w="1742" w:type="pct"/>
            <w:gridSpan w:val="4"/>
            <w:tcBorders>
              <w:top w:val="single" w:sz="8" w:space="0" w:color="auto"/>
              <w:bottom w:val="single" w:sz="12" w:space="0" w:color="auto"/>
            </w:tcBorders>
          </w:tcPr>
          <w:p w14:paraId="6C97D979" w14:textId="78FA3393" w:rsidR="003149EE" w:rsidRPr="00E622B6" w:rsidRDefault="003149EE" w:rsidP="003149E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3149EE" w:rsidRPr="00E622B6" w14:paraId="6C97D97D" w14:textId="77777777" w:rsidTr="003149EE">
        <w:tc>
          <w:tcPr>
            <w:tcW w:w="3258" w:type="pct"/>
            <w:tcBorders>
              <w:top w:val="single" w:sz="12" w:space="0" w:color="auto"/>
            </w:tcBorders>
            <w:shd w:val="clear" w:color="auto" w:fill="D9D9D9"/>
          </w:tcPr>
          <w:p w14:paraId="6C97D97B" w14:textId="77777777" w:rsidR="003149EE" w:rsidRPr="00E622B6" w:rsidRDefault="003149EE" w:rsidP="003149EE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Obciążenie studenta związane z zajęciami praktycznymi</w:t>
            </w:r>
          </w:p>
        </w:tc>
        <w:tc>
          <w:tcPr>
            <w:tcW w:w="1742" w:type="pct"/>
            <w:gridSpan w:val="4"/>
            <w:tcBorders>
              <w:top w:val="single" w:sz="12" w:space="0" w:color="auto"/>
            </w:tcBorders>
          </w:tcPr>
          <w:p w14:paraId="6C97D97C" w14:textId="6C22F4EB" w:rsidR="003149EE" w:rsidRPr="00E622B6" w:rsidRDefault="003149EE" w:rsidP="003149E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</w:tr>
      <w:tr w:rsidR="003149EE" w:rsidRPr="00E622B6" w14:paraId="6C97D980" w14:textId="77777777" w:rsidTr="003149EE">
        <w:tc>
          <w:tcPr>
            <w:tcW w:w="3258" w:type="pct"/>
            <w:shd w:val="clear" w:color="auto" w:fill="D9D9D9"/>
          </w:tcPr>
          <w:p w14:paraId="6C97D97E" w14:textId="77777777" w:rsidR="003149EE" w:rsidRPr="00E622B6" w:rsidRDefault="003149EE" w:rsidP="003149EE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 xml:space="preserve">Obciążenie studenta na zajęciach wymagających bezpośredniego udziału nauczycieli akademickich </w:t>
            </w:r>
          </w:p>
        </w:tc>
        <w:tc>
          <w:tcPr>
            <w:tcW w:w="1742" w:type="pct"/>
            <w:gridSpan w:val="4"/>
          </w:tcPr>
          <w:p w14:paraId="6C97D97F" w14:textId="6072C141" w:rsidR="003149EE" w:rsidRPr="00E622B6" w:rsidRDefault="003149EE" w:rsidP="003149E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</w:tr>
    </w:tbl>
    <w:p w14:paraId="6C97D982" w14:textId="77777777" w:rsidR="00D2048D" w:rsidRPr="00E622B6" w:rsidRDefault="00D2048D">
      <w:pPr>
        <w:rPr>
          <w:sz w:val="22"/>
          <w:szCs w:val="22"/>
        </w:rPr>
      </w:pPr>
    </w:p>
    <w:p w14:paraId="6C97D983" w14:textId="77777777" w:rsidR="00D2048D" w:rsidRPr="00E622B6" w:rsidRDefault="00D2048D">
      <w:pPr>
        <w:rPr>
          <w:b/>
          <w:sz w:val="22"/>
          <w:szCs w:val="22"/>
        </w:rPr>
      </w:pPr>
      <w:r w:rsidRPr="00E622B6">
        <w:rPr>
          <w:b/>
          <w:sz w:val="22"/>
          <w:szCs w:val="22"/>
        </w:rPr>
        <w:t>Literatura: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88"/>
      </w:tblGrid>
      <w:tr w:rsidR="00D2048D" w:rsidRPr="00E622B6" w14:paraId="6C97D985" w14:textId="77777777" w:rsidTr="008C1495">
        <w:tc>
          <w:tcPr>
            <w:tcW w:w="9638" w:type="dxa"/>
            <w:shd w:val="clear" w:color="auto" w:fill="D9D9D9"/>
          </w:tcPr>
          <w:p w14:paraId="6C97D984" w14:textId="77777777" w:rsidR="00D2048D" w:rsidRPr="00E622B6" w:rsidRDefault="00D2048D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Literatura podstawowa</w:t>
            </w:r>
          </w:p>
        </w:tc>
      </w:tr>
      <w:tr w:rsidR="00D2048D" w:rsidRPr="00E622B6" w14:paraId="6C97D988" w14:textId="77777777" w:rsidTr="008C1495">
        <w:tc>
          <w:tcPr>
            <w:tcW w:w="9638" w:type="dxa"/>
          </w:tcPr>
          <w:p w14:paraId="6C97D986" w14:textId="77777777" w:rsidR="00D2048D" w:rsidRDefault="00C112C9" w:rsidP="00695071">
            <w:pPr>
              <w:pStyle w:val="Defaul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753B29">
              <w:rPr>
                <w:sz w:val="22"/>
                <w:szCs w:val="22"/>
              </w:rPr>
              <w:t>C. Horstmann, Java. Podstawy</w:t>
            </w:r>
            <w:r w:rsidR="00695071">
              <w:rPr>
                <w:sz w:val="22"/>
                <w:szCs w:val="22"/>
              </w:rPr>
              <w:t>. Wydanie XI. Helion</w:t>
            </w:r>
            <w:r w:rsidRPr="00753B29">
              <w:rPr>
                <w:sz w:val="22"/>
                <w:szCs w:val="22"/>
              </w:rPr>
              <w:t xml:space="preserve"> 201</w:t>
            </w:r>
            <w:r w:rsidR="00695071">
              <w:rPr>
                <w:sz w:val="22"/>
                <w:szCs w:val="22"/>
              </w:rPr>
              <w:t>9</w:t>
            </w:r>
          </w:p>
          <w:p w14:paraId="6C97D987" w14:textId="77777777" w:rsidR="001868A0" w:rsidRPr="001868A0" w:rsidRDefault="001868A0" w:rsidP="001868A0">
            <w:pPr>
              <w:pStyle w:val="Defaul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753B29">
              <w:rPr>
                <w:sz w:val="22"/>
                <w:szCs w:val="22"/>
                <w:lang w:val="en-US"/>
              </w:rPr>
              <w:lastRenderedPageBreak/>
              <w:t xml:space="preserve">B. Eckel, Thinking in Java. </w:t>
            </w:r>
            <w:r w:rsidRPr="00753B29">
              <w:rPr>
                <w:sz w:val="22"/>
                <w:szCs w:val="22"/>
              </w:rPr>
              <w:t xml:space="preserve">Edycja polska. Helion, Gliwice 2017 </w:t>
            </w:r>
          </w:p>
        </w:tc>
      </w:tr>
      <w:tr w:rsidR="00D2048D" w:rsidRPr="00E622B6" w14:paraId="6C97D98A" w14:textId="77777777" w:rsidTr="008C1495">
        <w:tc>
          <w:tcPr>
            <w:tcW w:w="9638" w:type="dxa"/>
            <w:shd w:val="clear" w:color="auto" w:fill="D9D9D9"/>
          </w:tcPr>
          <w:p w14:paraId="6C97D989" w14:textId="77777777" w:rsidR="00D2048D" w:rsidRPr="00E622B6" w:rsidRDefault="00D2048D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lastRenderedPageBreak/>
              <w:t>Literatura uzupełniająca</w:t>
            </w:r>
          </w:p>
        </w:tc>
      </w:tr>
      <w:tr w:rsidR="00D2048D" w:rsidRPr="00C55199" w14:paraId="6C97D98E" w14:textId="77777777" w:rsidTr="008C1495">
        <w:tc>
          <w:tcPr>
            <w:tcW w:w="9638" w:type="dxa"/>
          </w:tcPr>
          <w:p w14:paraId="6C97D98B" w14:textId="77777777" w:rsidR="00695071" w:rsidRDefault="00695071" w:rsidP="00C112C9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6838A9">
              <w:rPr>
                <w:sz w:val="22"/>
                <w:szCs w:val="22"/>
                <w:lang w:val="en-US"/>
              </w:rPr>
              <w:t xml:space="preserve">C. </w:t>
            </w:r>
            <w:proofErr w:type="spellStart"/>
            <w:r w:rsidRPr="006838A9">
              <w:rPr>
                <w:sz w:val="22"/>
                <w:szCs w:val="22"/>
                <w:lang w:val="en-US"/>
              </w:rPr>
              <w:t>Horstmann</w:t>
            </w:r>
            <w:proofErr w:type="spellEnd"/>
            <w:r w:rsidRPr="006838A9">
              <w:rPr>
                <w:sz w:val="22"/>
                <w:szCs w:val="22"/>
                <w:lang w:val="en-US"/>
              </w:rPr>
              <w:t xml:space="preserve">, G. Cornell, Java. </w:t>
            </w:r>
            <w:r w:rsidRPr="00753B29">
              <w:rPr>
                <w:sz w:val="22"/>
                <w:szCs w:val="22"/>
              </w:rPr>
              <w:t>Techniki za</w:t>
            </w:r>
            <w:r w:rsidR="001868A0">
              <w:rPr>
                <w:sz w:val="22"/>
                <w:szCs w:val="22"/>
              </w:rPr>
              <w:t>awansowane. Helion 2020</w:t>
            </w:r>
            <w:r w:rsidR="00A54122">
              <w:rPr>
                <w:sz w:val="22"/>
                <w:szCs w:val="22"/>
              </w:rPr>
              <w:t>.</w:t>
            </w:r>
          </w:p>
          <w:p w14:paraId="6C97D98C" w14:textId="77777777" w:rsidR="00A54122" w:rsidRPr="00695071" w:rsidRDefault="00A54122" w:rsidP="00A54122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Y. D. Liang: </w:t>
            </w:r>
            <w:r w:rsidRPr="00A54122">
              <w:rPr>
                <w:sz w:val="22"/>
                <w:szCs w:val="22"/>
              </w:rPr>
              <w:t>Wprowadzenie do Javy. Programowanie i struktury danych. Wydanie XII</w:t>
            </w:r>
            <w:r>
              <w:rPr>
                <w:sz w:val="22"/>
                <w:szCs w:val="22"/>
              </w:rPr>
              <w:t>. Helion 2021.</w:t>
            </w:r>
          </w:p>
          <w:p w14:paraId="6C97D98D" w14:textId="77777777" w:rsidR="00C55199" w:rsidRPr="00C55199" w:rsidRDefault="00C55199" w:rsidP="00C112C9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C55199">
              <w:rPr>
                <w:sz w:val="22"/>
                <w:szCs w:val="22"/>
              </w:rPr>
              <w:t xml:space="preserve">J. </w:t>
            </w:r>
            <w:r>
              <w:rPr>
                <w:sz w:val="22"/>
                <w:szCs w:val="22"/>
              </w:rPr>
              <w:t xml:space="preserve">Bloch. </w:t>
            </w:r>
            <w:r w:rsidRPr="00C55199">
              <w:rPr>
                <w:sz w:val="22"/>
                <w:szCs w:val="22"/>
              </w:rPr>
              <w:t>Java. Efektywne programowanie. Wydanie III</w:t>
            </w:r>
            <w:r>
              <w:rPr>
                <w:sz w:val="22"/>
                <w:szCs w:val="22"/>
              </w:rPr>
              <w:t>. Helion 2018.</w:t>
            </w:r>
          </w:p>
        </w:tc>
      </w:tr>
    </w:tbl>
    <w:p w14:paraId="6C97D991" w14:textId="77777777" w:rsidR="00D2048D" w:rsidRPr="00C55199" w:rsidRDefault="00D2048D">
      <w:pPr>
        <w:rPr>
          <w:sz w:val="22"/>
          <w:szCs w:val="22"/>
        </w:rPr>
      </w:pPr>
    </w:p>
    <w:p w14:paraId="6C97D992" w14:textId="77777777" w:rsidR="00D2048D" w:rsidRPr="00E622B6" w:rsidRDefault="00D2048D">
      <w:pPr>
        <w:rPr>
          <w:b/>
          <w:sz w:val="22"/>
          <w:szCs w:val="22"/>
        </w:rPr>
      </w:pPr>
      <w:r w:rsidRPr="00E622B6">
        <w:rPr>
          <w:b/>
          <w:sz w:val="22"/>
          <w:szCs w:val="22"/>
        </w:rPr>
        <w:t>Prowadzący przedmiot: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9"/>
        <w:gridCol w:w="4619"/>
      </w:tblGrid>
      <w:tr w:rsidR="00D2048D" w:rsidRPr="00E622B6" w14:paraId="6C97D995" w14:textId="77777777" w:rsidTr="003149EE">
        <w:tc>
          <w:tcPr>
            <w:tcW w:w="4928" w:type="dxa"/>
            <w:shd w:val="clear" w:color="auto" w:fill="D9D9D9"/>
          </w:tcPr>
          <w:p w14:paraId="6C97D993" w14:textId="77777777" w:rsidR="00D2048D" w:rsidRPr="008A66CA" w:rsidRDefault="00D2048D" w:rsidP="00C86066">
            <w:pPr>
              <w:pStyle w:val="Tekstpodstawowy"/>
              <w:rPr>
                <w:sz w:val="22"/>
                <w:szCs w:val="22"/>
              </w:rPr>
            </w:pPr>
            <w:r w:rsidRPr="008A66CA">
              <w:rPr>
                <w:sz w:val="22"/>
                <w:szCs w:val="22"/>
              </w:rPr>
              <w:t>Tytuł/stopień, imię, nazwisko</w:t>
            </w:r>
          </w:p>
        </w:tc>
        <w:tc>
          <w:tcPr>
            <w:tcW w:w="4678" w:type="dxa"/>
            <w:shd w:val="clear" w:color="auto" w:fill="D9D9D9"/>
          </w:tcPr>
          <w:p w14:paraId="6C97D994" w14:textId="77777777" w:rsidR="00D2048D" w:rsidRPr="008A66CA" w:rsidRDefault="00D2048D" w:rsidP="00C86066">
            <w:pPr>
              <w:pStyle w:val="Tekstpodstawowy"/>
              <w:rPr>
                <w:sz w:val="22"/>
                <w:szCs w:val="22"/>
              </w:rPr>
            </w:pPr>
            <w:r w:rsidRPr="008A66CA">
              <w:rPr>
                <w:sz w:val="22"/>
                <w:szCs w:val="22"/>
              </w:rPr>
              <w:t>Jednostka dydaktyczna</w:t>
            </w:r>
          </w:p>
        </w:tc>
      </w:tr>
      <w:tr w:rsidR="00D2048D" w:rsidRPr="00E622B6" w14:paraId="6C97D998" w14:textId="77777777" w:rsidTr="003149EE">
        <w:tc>
          <w:tcPr>
            <w:tcW w:w="4928" w:type="dxa"/>
            <w:shd w:val="clear" w:color="auto" w:fill="D9D9D9"/>
          </w:tcPr>
          <w:p w14:paraId="6C97D996" w14:textId="77777777" w:rsidR="00D2048D" w:rsidRPr="008A66CA" w:rsidRDefault="00D2048D" w:rsidP="00C86066">
            <w:pPr>
              <w:pStyle w:val="Tekstpodstawowy"/>
              <w:rPr>
                <w:sz w:val="22"/>
                <w:szCs w:val="22"/>
              </w:rPr>
            </w:pPr>
            <w:r w:rsidRPr="008A66CA">
              <w:rPr>
                <w:sz w:val="22"/>
                <w:szCs w:val="22"/>
              </w:rPr>
              <w:t>1. Osoba odpowiedzialna za przedmiot:</w:t>
            </w:r>
          </w:p>
        </w:tc>
        <w:tc>
          <w:tcPr>
            <w:tcW w:w="4678" w:type="dxa"/>
          </w:tcPr>
          <w:p w14:paraId="6C97D997" w14:textId="77777777" w:rsidR="00D2048D" w:rsidRPr="008A66CA" w:rsidRDefault="00D2048D" w:rsidP="00C86066">
            <w:pPr>
              <w:pStyle w:val="Tekstpodstawowy"/>
              <w:rPr>
                <w:sz w:val="22"/>
                <w:szCs w:val="22"/>
              </w:rPr>
            </w:pPr>
          </w:p>
        </w:tc>
      </w:tr>
      <w:tr w:rsidR="00D2048D" w:rsidRPr="00E622B6" w14:paraId="6C97D99B" w14:textId="77777777" w:rsidTr="003149EE">
        <w:tc>
          <w:tcPr>
            <w:tcW w:w="4928" w:type="dxa"/>
          </w:tcPr>
          <w:p w14:paraId="6C97D999" w14:textId="77777777" w:rsidR="00D2048D" w:rsidRPr="008A66CA" w:rsidRDefault="00FD2678" w:rsidP="00C86066">
            <w:pPr>
              <w:pStyle w:val="Tekstpodstawowy"/>
              <w:rPr>
                <w:sz w:val="22"/>
                <w:szCs w:val="22"/>
              </w:rPr>
            </w:pPr>
            <w:r w:rsidRPr="008A66CA">
              <w:rPr>
                <w:sz w:val="22"/>
                <w:szCs w:val="22"/>
              </w:rPr>
              <w:t>Dr Ewa Ratajczak-</w:t>
            </w:r>
            <w:proofErr w:type="spellStart"/>
            <w:r w:rsidRPr="008A66CA">
              <w:rPr>
                <w:sz w:val="22"/>
                <w:szCs w:val="22"/>
              </w:rPr>
              <w:t>Ropel</w:t>
            </w:r>
            <w:proofErr w:type="spellEnd"/>
            <w:r w:rsidR="006F71E3">
              <w:rPr>
                <w:sz w:val="22"/>
                <w:szCs w:val="22"/>
              </w:rPr>
              <w:t>, prof. UMG</w:t>
            </w:r>
          </w:p>
        </w:tc>
        <w:tc>
          <w:tcPr>
            <w:tcW w:w="4678" w:type="dxa"/>
          </w:tcPr>
          <w:p w14:paraId="6C97D99A" w14:textId="77777777" w:rsidR="00D2048D" w:rsidRPr="008A66CA" w:rsidRDefault="00FD2678" w:rsidP="002D0FD0">
            <w:pPr>
              <w:pStyle w:val="Tekstpodstawowy"/>
              <w:jc w:val="center"/>
              <w:rPr>
                <w:sz w:val="22"/>
                <w:szCs w:val="22"/>
              </w:rPr>
            </w:pPr>
            <w:r w:rsidRPr="008A66CA">
              <w:rPr>
                <w:sz w:val="22"/>
                <w:szCs w:val="22"/>
              </w:rPr>
              <w:t>KSI</w:t>
            </w:r>
          </w:p>
        </w:tc>
      </w:tr>
      <w:tr w:rsidR="00D2048D" w:rsidRPr="00E622B6" w14:paraId="6C97D99E" w14:textId="77777777" w:rsidTr="003149EE">
        <w:tc>
          <w:tcPr>
            <w:tcW w:w="4928" w:type="dxa"/>
            <w:shd w:val="clear" w:color="auto" w:fill="D9D9D9"/>
          </w:tcPr>
          <w:p w14:paraId="6C97D99C" w14:textId="77777777" w:rsidR="00D2048D" w:rsidRPr="008A66CA" w:rsidRDefault="00D2048D" w:rsidP="00C86066">
            <w:pPr>
              <w:pStyle w:val="Tekstpodstawowy"/>
              <w:rPr>
                <w:sz w:val="22"/>
                <w:szCs w:val="22"/>
              </w:rPr>
            </w:pPr>
            <w:r w:rsidRPr="008A66CA">
              <w:rPr>
                <w:sz w:val="22"/>
                <w:szCs w:val="22"/>
              </w:rPr>
              <w:t>2. Pozostałe osoby prowadzące zajęcia:</w:t>
            </w:r>
          </w:p>
        </w:tc>
        <w:tc>
          <w:tcPr>
            <w:tcW w:w="4678" w:type="dxa"/>
          </w:tcPr>
          <w:p w14:paraId="6C97D99D" w14:textId="77777777" w:rsidR="00D2048D" w:rsidRPr="008A66CA" w:rsidRDefault="00D2048D" w:rsidP="002D0FD0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</w:tr>
      <w:tr w:rsidR="00D2048D" w:rsidRPr="00E622B6" w14:paraId="6C97D9A1" w14:textId="77777777" w:rsidTr="003149EE">
        <w:tc>
          <w:tcPr>
            <w:tcW w:w="4928" w:type="dxa"/>
          </w:tcPr>
          <w:p w14:paraId="6C97D99F" w14:textId="77777777" w:rsidR="00D2048D" w:rsidRPr="008A66CA" w:rsidRDefault="00FD2678" w:rsidP="006F71E3">
            <w:pPr>
              <w:pStyle w:val="Tekstpodstawowy"/>
              <w:rPr>
                <w:sz w:val="22"/>
                <w:szCs w:val="22"/>
              </w:rPr>
            </w:pPr>
            <w:r w:rsidRPr="008A66CA">
              <w:rPr>
                <w:sz w:val="22"/>
                <w:szCs w:val="22"/>
              </w:rPr>
              <w:t>Dr</w:t>
            </w:r>
            <w:r w:rsidR="006F71E3">
              <w:rPr>
                <w:sz w:val="22"/>
                <w:szCs w:val="22"/>
              </w:rPr>
              <w:t xml:space="preserve"> </w:t>
            </w:r>
            <w:r w:rsidRPr="008A66CA">
              <w:rPr>
                <w:sz w:val="22"/>
                <w:szCs w:val="22"/>
              </w:rPr>
              <w:t xml:space="preserve"> hab. </w:t>
            </w:r>
            <w:r w:rsidR="006F71E3">
              <w:rPr>
                <w:sz w:val="22"/>
                <w:szCs w:val="22"/>
              </w:rPr>
              <w:t>Włodzimierz Filipowicz</w:t>
            </w:r>
            <w:r w:rsidRPr="008A66CA">
              <w:rPr>
                <w:sz w:val="22"/>
                <w:szCs w:val="22"/>
              </w:rPr>
              <w:t xml:space="preserve">, prof. </w:t>
            </w:r>
            <w:r w:rsidR="006F71E3">
              <w:rPr>
                <w:sz w:val="22"/>
                <w:szCs w:val="22"/>
              </w:rPr>
              <w:t>UMG</w:t>
            </w:r>
          </w:p>
        </w:tc>
        <w:tc>
          <w:tcPr>
            <w:tcW w:w="4678" w:type="dxa"/>
          </w:tcPr>
          <w:p w14:paraId="6C97D9A0" w14:textId="77777777" w:rsidR="00D2048D" w:rsidRPr="008A66CA" w:rsidRDefault="00FD2678" w:rsidP="002D0FD0">
            <w:pPr>
              <w:pStyle w:val="Tekstpodstawowy"/>
              <w:jc w:val="center"/>
              <w:rPr>
                <w:sz w:val="22"/>
                <w:szCs w:val="22"/>
              </w:rPr>
            </w:pPr>
            <w:r w:rsidRPr="008A66CA">
              <w:rPr>
                <w:sz w:val="22"/>
                <w:szCs w:val="22"/>
              </w:rPr>
              <w:t>KSI</w:t>
            </w:r>
          </w:p>
        </w:tc>
      </w:tr>
      <w:tr w:rsidR="00A21F64" w:rsidRPr="00E622B6" w14:paraId="6C97D9A4" w14:textId="77777777" w:rsidTr="003149EE">
        <w:tc>
          <w:tcPr>
            <w:tcW w:w="4928" w:type="dxa"/>
          </w:tcPr>
          <w:p w14:paraId="6C97D9A2" w14:textId="77777777" w:rsidR="00A21F64" w:rsidRPr="008A66CA" w:rsidRDefault="006F71E3" w:rsidP="00C86066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</w:t>
            </w:r>
            <w:r w:rsidR="00F00C45">
              <w:rPr>
                <w:sz w:val="22"/>
                <w:szCs w:val="22"/>
              </w:rPr>
              <w:t xml:space="preserve">inż. </w:t>
            </w:r>
            <w:r>
              <w:rPr>
                <w:sz w:val="22"/>
                <w:szCs w:val="22"/>
              </w:rPr>
              <w:t xml:space="preserve">Aleksander </w:t>
            </w:r>
            <w:proofErr w:type="spellStart"/>
            <w:r>
              <w:rPr>
                <w:sz w:val="22"/>
                <w:szCs w:val="22"/>
              </w:rPr>
              <w:t>Skakovsk</w:t>
            </w:r>
            <w:r w:rsidR="00DC60D5">
              <w:rPr>
                <w:sz w:val="22"/>
                <w:szCs w:val="22"/>
              </w:rPr>
              <w:t>i</w:t>
            </w:r>
            <w:proofErr w:type="spellEnd"/>
          </w:p>
        </w:tc>
        <w:tc>
          <w:tcPr>
            <w:tcW w:w="4678" w:type="dxa"/>
          </w:tcPr>
          <w:p w14:paraId="6C97D9A3" w14:textId="77777777" w:rsidR="00A21F64" w:rsidRPr="008A66CA" w:rsidRDefault="006F71E3" w:rsidP="002D0FD0">
            <w:pPr>
              <w:pStyle w:val="Tekstpodstawowy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KSI</w:t>
            </w:r>
          </w:p>
        </w:tc>
      </w:tr>
      <w:tr w:rsidR="00D2048D" w:rsidRPr="00E622B6" w14:paraId="6C97D9A7" w14:textId="77777777" w:rsidTr="003149EE">
        <w:tc>
          <w:tcPr>
            <w:tcW w:w="4928" w:type="dxa"/>
          </w:tcPr>
          <w:p w14:paraId="6C97D9A5" w14:textId="77777777" w:rsidR="00D2048D" w:rsidRPr="008A66CA" w:rsidRDefault="00A21F64" w:rsidP="00DC60D5">
            <w:pPr>
              <w:pStyle w:val="Tekstpodstawowy"/>
              <w:rPr>
                <w:sz w:val="22"/>
                <w:szCs w:val="22"/>
              </w:rPr>
            </w:pPr>
            <w:r w:rsidRPr="008A66CA">
              <w:rPr>
                <w:sz w:val="22"/>
                <w:szCs w:val="22"/>
              </w:rPr>
              <w:t xml:space="preserve">Mgr Paweł </w:t>
            </w:r>
            <w:r w:rsidR="00DC60D5">
              <w:rPr>
                <w:sz w:val="22"/>
                <w:szCs w:val="22"/>
              </w:rPr>
              <w:t>Wolski</w:t>
            </w:r>
          </w:p>
        </w:tc>
        <w:tc>
          <w:tcPr>
            <w:tcW w:w="4678" w:type="dxa"/>
          </w:tcPr>
          <w:p w14:paraId="6C97D9A6" w14:textId="77777777" w:rsidR="00D2048D" w:rsidRPr="008A66CA" w:rsidRDefault="00A21F64" w:rsidP="002D0FD0">
            <w:pPr>
              <w:pStyle w:val="Tekstpodstawowy"/>
              <w:jc w:val="center"/>
              <w:rPr>
                <w:sz w:val="22"/>
                <w:szCs w:val="22"/>
              </w:rPr>
            </w:pPr>
            <w:r w:rsidRPr="008A66CA">
              <w:rPr>
                <w:sz w:val="22"/>
                <w:szCs w:val="22"/>
              </w:rPr>
              <w:t>KSI</w:t>
            </w:r>
          </w:p>
        </w:tc>
      </w:tr>
    </w:tbl>
    <w:p w14:paraId="466A5C6A" w14:textId="77777777" w:rsidR="003149EE" w:rsidRPr="00741253" w:rsidRDefault="003149EE" w:rsidP="003149EE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  <w:bookmarkStart w:id="0" w:name="_Hlk133349279"/>
    </w:p>
    <w:p w14:paraId="79683395" w14:textId="77777777" w:rsidR="003149EE" w:rsidRPr="00CA6909" w:rsidRDefault="003149EE" w:rsidP="003149EE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  <w:r w:rsidRPr="007815BF">
        <w:rPr>
          <w:color w:val="000000"/>
          <w:sz w:val="18"/>
          <w:szCs w:val="18"/>
        </w:rPr>
        <w:t>Objaśnienie skrótów:</w:t>
      </w:r>
      <w:r w:rsidRPr="007815BF">
        <w:rPr>
          <w:color w:val="000000"/>
          <w:sz w:val="18"/>
          <w:szCs w:val="18"/>
        </w:rPr>
        <w:br/>
        <w:t xml:space="preserve">W – zajęcia audytoryjne, Ć – ćwiczenia, L – laboratorium, P – projekt, S – seminarium, E – egzamin, ECTS - (ang. </w:t>
      </w:r>
      <w:proofErr w:type="spellStart"/>
      <w:r w:rsidRPr="007815BF">
        <w:rPr>
          <w:color w:val="000000"/>
          <w:sz w:val="18"/>
          <w:szCs w:val="18"/>
        </w:rPr>
        <w:t>European</w:t>
      </w:r>
      <w:proofErr w:type="spellEnd"/>
      <w:r w:rsidRPr="007815BF">
        <w:rPr>
          <w:color w:val="000000"/>
          <w:sz w:val="18"/>
          <w:szCs w:val="18"/>
        </w:rPr>
        <w:t xml:space="preserve"> </w:t>
      </w:r>
      <w:proofErr w:type="spellStart"/>
      <w:r w:rsidRPr="007815BF">
        <w:rPr>
          <w:color w:val="000000"/>
          <w:sz w:val="18"/>
          <w:szCs w:val="18"/>
        </w:rPr>
        <w:t>Credit</w:t>
      </w:r>
      <w:proofErr w:type="spellEnd"/>
      <w:r w:rsidRPr="007815BF">
        <w:rPr>
          <w:color w:val="000000"/>
          <w:sz w:val="18"/>
          <w:szCs w:val="18"/>
        </w:rPr>
        <w:t xml:space="preserve"> Transfer System) - punkty zdefiniowane w europejskim systemie akumulacji i transferu punktów zaliczanych jako miara średniego nakładu pracy osoby uczącej się, niezbędnego do uzyskania zakładanych efektów kształcenia</w:t>
      </w:r>
      <w:bookmarkEnd w:id="0"/>
    </w:p>
    <w:p w14:paraId="6C97D9B4" w14:textId="77777777" w:rsidR="00D2048D" w:rsidRPr="003149EE" w:rsidRDefault="00D2048D" w:rsidP="003149EE">
      <w:pPr>
        <w:pStyle w:val="Tekstpodstawowy"/>
        <w:rPr>
          <w:iCs/>
          <w:sz w:val="18"/>
        </w:rPr>
      </w:pPr>
    </w:p>
    <w:sectPr w:rsidR="00D2048D" w:rsidRPr="003149EE" w:rsidSect="00FF6E21">
      <w:pgSz w:w="11906" w:h="16838"/>
      <w:pgMar w:top="851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B6E9F"/>
    <w:multiLevelType w:val="hybridMultilevel"/>
    <w:tmpl w:val="22F46776"/>
    <w:lvl w:ilvl="0" w:tplc="8CA057B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97C713A"/>
    <w:multiLevelType w:val="hybridMultilevel"/>
    <w:tmpl w:val="3A28924A"/>
    <w:lvl w:ilvl="0" w:tplc="804415FE">
      <w:start w:val="1"/>
      <w:numFmt w:val="decimal"/>
      <w:lvlText w:val="%1."/>
      <w:lvlJc w:val="center"/>
      <w:pPr>
        <w:tabs>
          <w:tab w:val="num" w:pos="700"/>
        </w:tabs>
        <w:ind w:firstLine="34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AD22F74"/>
    <w:multiLevelType w:val="hybridMultilevel"/>
    <w:tmpl w:val="506C97FC"/>
    <w:lvl w:ilvl="0" w:tplc="49B2BDAE">
      <w:start w:val="1"/>
      <w:numFmt w:val="decimal"/>
      <w:lvlText w:val="%1."/>
      <w:lvlJc w:val="left"/>
      <w:pPr>
        <w:tabs>
          <w:tab w:val="num" w:pos="0"/>
        </w:tabs>
        <w:ind w:left="227"/>
      </w:pPr>
      <w:rPr>
        <w:rFonts w:cs="Times New Roman"/>
        <w:w w:val="1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CE93EBC"/>
    <w:multiLevelType w:val="hybridMultilevel"/>
    <w:tmpl w:val="3C4694F4"/>
    <w:lvl w:ilvl="0" w:tplc="62E2D3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B6744B8"/>
    <w:multiLevelType w:val="hybridMultilevel"/>
    <w:tmpl w:val="2CDA0F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B621DD"/>
    <w:multiLevelType w:val="hybridMultilevel"/>
    <w:tmpl w:val="D7B83A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D179B7"/>
    <w:multiLevelType w:val="hybridMultilevel"/>
    <w:tmpl w:val="795C1E8E"/>
    <w:lvl w:ilvl="0" w:tplc="52A049F0">
      <w:start w:val="1"/>
      <w:numFmt w:val="decimal"/>
      <w:lvlText w:val="%1."/>
      <w:lvlJc w:val="center"/>
      <w:pPr>
        <w:tabs>
          <w:tab w:val="num" w:pos="700"/>
        </w:tabs>
        <w:ind w:firstLine="34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F06097D"/>
    <w:multiLevelType w:val="hybridMultilevel"/>
    <w:tmpl w:val="5BF070E2"/>
    <w:lvl w:ilvl="0" w:tplc="8CA057B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C0E6F0F"/>
    <w:multiLevelType w:val="hybridMultilevel"/>
    <w:tmpl w:val="3C4694F4"/>
    <w:lvl w:ilvl="0" w:tplc="62E2D3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856327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90024604">
    <w:abstractNumId w:val="2"/>
  </w:num>
  <w:num w:numId="3" w16cid:durableId="1256282009">
    <w:abstractNumId w:val="6"/>
  </w:num>
  <w:num w:numId="4" w16cid:durableId="1935942258">
    <w:abstractNumId w:val="1"/>
  </w:num>
  <w:num w:numId="5" w16cid:durableId="897397797">
    <w:abstractNumId w:val="3"/>
  </w:num>
  <w:num w:numId="6" w16cid:durableId="1521431443">
    <w:abstractNumId w:val="8"/>
  </w:num>
  <w:num w:numId="7" w16cid:durableId="1646547740">
    <w:abstractNumId w:val="7"/>
  </w:num>
  <w:num w:numId="8" w16cid:durableId="1747796456">
    <w:abstractNumId w:val="0"/>
  </w:num>
  <w:num w:numId="9" w16cid:durableId="449857190">
    <w:abstractNumId w:val="4"/>
  </w:num>
  <w:num w:numId="10" w16cid:durableId="7760959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5CC"/>
    <w:rsid w:val="00010230"/>
    <w:rsid w:val="00016B6C"/>
    <w:rsid w:val="00042771"/>
    <w:rsid w:val="000967DB"/>
    <w:rsid w:val="000E4155"/>
    <w:rsid w:val="000F6E31"/>
    <w:rsid w:val="00120E0A"/>
    <w:rsid w:val="00142683"/>
    <w:rsid w:val="001765B2"/>
    <w:rsid w:val="00181312"/>
    <w:rsid w:val="001868A0"/>
    <w:rsid w:val="001935CC"/>
    <w:rsid w:val="001B2A44"/>
    <w:rsid w:val="001C5483"/>
    <w:rsid w:val="001E171D"/>
    <w:rsid w:val="001E4F23"/>
    <w:rsid w:val="00220B29"/>
    <w:rsid w:val="00226713"/>
    <w:rsid w:val="002531AB"/>
    <w:rsid w:val="002809AD"/>
    <w:rsid w:val="002D0FD0"/>
    <w:rsid w:val="002E5666"/>
    <w:rsid w:val="003149EE"/>
    <w:rsid w:val="00325273"/>
    <w:rsid w:val="003374FC"/>
    <w:rsid w:val="00350F04"/>
    <w:rsid w:val="00352344"/>
    <w:rsid w:val="003636E3"/>
    <w:rsid w:val="00382901"/>
    <w:rsid w:val="003B1CAF"/>
    <w:rsid w:val="003C642C"/>
    <w:rsid w:val="003D0F3A"/>
    <w:rsid w:val="003F399D"/>
    <w:rsid w:val="00407CF3"/>
    <w:rsid w:val="0041781C"/>
    <w:rsid w:val="00443DC5"/>
    <w:rsid w:val="004C6A84"/>
    <w:rsid w:val="00510721"/>
    <w:rsid w:val="0053533B"/>
    <w:rsid w:val="00565501"/>
    <w:rsid w:val="00593FC0"/>
    <w:rsid w:val="005C6661"/>
    <w:rsid w:val="005E2CAE"/>
    <w:rsid w:val="0061244C"/>
    <w:rsid w:val="006838A9"/>
    <w:rsid w:val="00683925"/>
    <w:rsid w:val="00695071"/>
    <w:rsid w:val="006B52F3"/>
    <w:rsid w:val="006B7663"/>
    <w:rsid w:val="006C4E15"/>
    <w:rsid w:val="006D08C7"/>
    <w:rsid w:val="006F71E3"/>
    <w:rsid w:val="00716642"/>
    <w:rsid w:val="00720828"/>
    <w:rsid w:val="00753B29"/>
    <w:rsid w:val="007D2C02"/>
    <w:rsid w:val="007E17ED"/>
    <w:rsid w:val="00831943"/>
    <w:rsid w:val="00852F90"/>
    <w:rsid w:val="0086283B"/>
    <w:rsid w:val="00870B9A"/>
    <w:rsid w:val="00871F6F"/>
    <w:rsid w:val="00874320"/>
    <w:rsid w:val="008A66CA"/>
    <w:rsid w:val="008C1495"/>
    <w:rsid w:val="008C69CD"/>
    <w:rsid w:val="008E235C"/>
    <w:rsid w:val="008F2D9E"/>
    <w:rsid w:val="00910A28"/>
    <w:rsid w:val="0095604D"/>
    <w:rsid w:val="00960334"/>
    <w:rsid w:val="00966667"/>
    <w:rsid w:val="009A06D8"/>
    <w:rsid w:val="009D0369"/>
    <w:rsid w:val="009F6B55"/>
    <w:rsid w:val="00A1596B"/>
    <w:rsid w:val="00A21F64"/>
    <w:rsid w:val="00A358C1"/>
    <w:rsid w:val="00A54122"/>
    <w:rsid w:val="00A7380E"/>
    <w:rsid w:val="00A849BD"/>
    <w:rsid w:val="00A97E39"/>
    <w:rsid w:val="00AA502E"/>
    <w:rsid w:val="00AD5220"/>
    <w:rsid w:val="00AF0E42"/>
    <w:rsid w:val="00B001FF"/>
    <w:rsid w:val="00B07A7A"/>
    <w:rsid w:val="00B1011A"/>
    <w:rsid w:val="00B34E90"/>
    <w:rsid w:val="00B54465"/>
    <w:rsid w:val="00B5728A"/>
    <w:rsid w:val="00B67DBD"/>
    <w:rsid w:val="00B908AE"/>
    <w:rsid w:val="00BA4037"/>
    <w:rsid w:val="00BA5448"/>
    <w:rsid w:val="00BF6436"/>
    <w:rsid w:val="00C112C9"/>
    <w:rsid w:val="00C17662"/>
    <w:rsid w:val="00C24F92"/>
    <w:rsid w:val="00C42C73"/>
    <w:rsid w:val="00C55199"/>
    <w:rsid w:val="00C66B34"/>
    <w:rsid w:val="00C85019"/>
    <w:rsid w:val="00C85648"/>
    <w:rsid w:val="00C86066"/>
    <w:rsid w:val="00CA0835"/>
    <w:rsid w:val="00CC392A"/>
    <w:rsid w:val="00CD0F91"/>
    <w:rsid w:val="00CE0B5B"/>
    <w:rsid w:val="00D051CD"/>
    <w:rsid w:val="00D10604"/>
    <w:rsid w:val="00D2048D"/>
    <w:rsid w:val="00D2548C"/>
    <w:rsid w:val="00D3441D"/>
    <w:rsid w:val="00D41D24"/>
    <w:rsid w:val="00D42F73"/>
    <w:rsid w:val="00D71427"/>
    <w:rsid w:val="00D81CFF"/>
    <w:rsid w:val="00D83D9B"/>
    <w:rsid w:val="00D94EA9"/>
    <w:rsid w:val="00DC3D1C"/>
    <w:rsid w:val="00DC60D5"/>
    <w:rsid w:val="00DD0E9F"/>
    <w:rsid w:val="00DE5B75"/>
    <w:rsid w:val="00E049C3"/>
    <w:rsid w:val="00E374AC"/>
    <w:rsid w:val="00E622B6"/>
    <w:rsid w:val="00E63388"/>
    <w:rsid w:val="00E710E0"/>
    <w:rsid w:val="00E72B80"/>
    <w:rsid w:val="00E870B8"/>
    <w:rsid w:val="00EA79E1"/>
    <w:rsid w:val="00ED030B"/>
    <w:rsid w:val="00ED0FAD"/>
    <w:rsid w:val="00ED362A"/>
    <w:rsid w:val="00EE1885"/>
    <w:rsid w:val="00EE27FB"/>
    <w:rsid w:val="00F00C45"/>
    <w:rsid w:val="00F03CB6"/>
    <w:rsid w:val="00F13305"/>
    <w:rsid w:val="00F363A5"/>
    <w:rsid w:val="00F46369"/>
    <w:rsid w:val="00F63C20"/>
    <w:rsid w:val="00F93705"/>
    <w:rsid w:val="00FD2678"/>
    <w:rsid w:val="00FF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97D83F"/>
  <w15:docId w15:val="{BBC45442-BEEA-4136-B1F9-A8AEAC5B4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E235C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C86066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Nagwek2">
    <w:name w:val="heading 2"/>
    <w:basedOn w:val="Normalny"/>
    <w:next w:val="Normalny"/>
    <w:link w:val="Nagwek2Znak"/>
    <w:qFormat/>
    <w:rsid w:val="00350F04"/>
    <w:pPr>
      <w:keepNext/>
      <w:spacing w:before="240" w:after="60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basedOn w:val="Normalny"/>
    <w:next w:val="Normalny"/>
    <w:link w:val="Nagwek3Znak"/>
    <w:qFormat/>
    <w:rsid w:val="008E235C"/>
    <w:pPr>
      <w:keepNext/>
      <w:jc w:val="center"/>
      <w:outlineLvl w:val="2"/>
    </w:pPr>
    <w:rPr>
      <w:b/>
      <w:sz w:val="20"/>
      <w:szCs w:val="20"/>
    </w:rPr>
  </w:style>
  <w:style w:type="paragraph" w:styleId="Nagwek4">
    <w:name w:val="heading 4"/>
    <w:basedOn w:val="Normalny"/>
    <w:next w:val="Normalny"/>
    <w:link w:val="Nagwek4Znak"/>
    <w:qFormat/>
    <w:rsid w:val="008E235C"/>
    <w:pPr>
      <w:keepNext/>
      <w:ind w:firstLine="709"/>
      <w:outlineLvl w:val="3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locked/>
    <w:rsid w:val="008E235C"/>
    <w:rPr>
      <w:rFonts w:ascii="Times New Roman" w:hAnsi="Times New Roman"/>
      <w:b/>
      <w:sz w:val="20"/>
      <w:lang w:eastAsia="pl-PL"/>
    </w:rPr>
  </w:style>
  <w:style w:type="character" w:customStyle="1" w:styleId="Nagwek4Znak">
    <w:name w:val="Nagłówek 4 Znak"/>
    <w:link w:val="Nagwek4"/>
    <w:locked/>
    <w:rsid w:val="008E235C"/>
    <w:rPr>
      <w:rFonts w:ascii="Times New Roman" w:hAnsi="Times New Roman"/>
      <w:b/>
      <w:sz w:val="24"/>
      <w:lang w:eastAsia="pl-PL"/>
    </w:rPr>
  </w:style>
  <w:style w:type="paragraph" w:customStyle="1" w:styleId="Styl">
    <w:name w:val="Styl"/>
    <w:rsid w:val="008E235C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rsid w:val="0072082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link w:val="Nagwek2"/>
    <w:semiHidden/>
    <w:locked/>
    <w:rsid w:val="00350F04"/>
    <w:rPr>
      <w:rFonts w:ascii="Cambria" w:hAnsi="Cambria"/>
      <w:b/>
      <w:i/>
      <w:sz w:val="28"/>
    </w:rPr>
  </w:style>
  <w:style w:type="character" w:customStyle="1" w:styleId="Nagwek1Znak">
    <w:name w:val="Nagłówek 1 Znak"/>
    <w:link w:val="Nagwek1"/>
    <w:locked/>
    <w:rsid w:val="00C86066"/>
    <w:rPr>
      <w:rFonts w:ascii="Cambria" w:hAnsi="Cambria"/>
      <w:b/>
      <w:kern w:val="32"/>
      <w:sz w:val="32"/>
    </w:rPr>
  </w:style>
  <w:style w:type="paragraph" w:styleId="Lista">
    <w:name w:val="List"/>
    <w:basedOn w:val="Normalny"/>
    <w:rsid w:val="00C86066"/>
    <w:pPr>
      <w:ind w:left="283" w:hanging="283"/>
      <w:contextualSpacing/>
    </w:pPr>
  </w:style>
  <w:style w:type="paragraph" w:styleId="Tekstpodstawowy">
    <w:name w:val="Body Text"/>
    <w:basedOn w:val="Normalny"/>
    <w:link w:val="TekstpodstawowyZnak"/>
    <w:rsid w:val="00C86066"/>
    <w:pPr>
      <w:spacing w:after="120"/>
    </w:pPr>
    <w:rPr>
      <w:szCs w:val="20"/>
    </w:rPr>
  </w:style>
  <w:style w:type="character" w:customStyle="1" w:styleId="TekstpodstawowyZnak">
    <w:name w:val="Tekst podstawowy Znak"/>
    <w:link w:val="Tekstpodstawowy"/>
    <w:locked/>
    <w:rsid w:val="00C86066"/>
    <w:rPr>
      <w:rFonts w:ascii="Times New Roman" w:hAnsi="Times New Roman"/>
      <w:sz w:val="24"/>
    </w:rPr>
  </w:style>
  <w:style w:type="character" w:styleId="Hipercze">
    <w:name w:val="Hyperlink"/>
    <w:semiHidden/>
    <w:rsid w:val="00BA544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FD267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C112C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2531A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53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lek\AppData\Local\Temp\karta%20przedmiotu%20-%20szablon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 przedmiotu - szablon.dot</Template>
  <TotalTime>11</TotalTime>
  <Pages>3</Pages>
  <Words>766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AKADEMIA  MORSKA w GDYNI    WYDZIAŁ ELEKTRYCZNY</vt:lpstr>
    </vt:vector>
  </TitlesOfParts>
  <Company>AM/WE/KEO</Company>
  <LinksUpToDate>false</LinksUpToDate>
  <CharactersWithSpaces>5357</CharactersWithSpaces>
  <SharedDoc>false</SharedDoc>
  <HLinks>
    <vt:vector size="12" baseType="variant">
      <vt:variant>
        <vt:i4>983105</vt:i4>
      </vt:variant>
      <vt:variant>
        <vt:i4>3</vt:i4>
      </vt:variant>
      <vt:variant>
        <vt:i4>0</vt:i4>
      </vt:variant>
      <vt:variant>
        <vt:i4>5</vt:i4>
      </vt:variant>
      <vt:variant>
        <vt:lpwstr>http://en.wikipedia.org/wiki/STCW</vt:lpwstr>
      </vt:variant>
      <vt:variant>
        <vt:lpwstr/>
      </vt:variant>
      <vt:variant>
        <vt:i4>3735582</vt:i4>
      </vt:variant>
      <vt:variant>
        <vt:i4>0</vt:i4>
      </vt:variant>
      <vt:variant>
        <vt:i4>0</vt:i4>
      </vt:variant>
      <vt:variant>
        <vt:i4>5</vt:i4>
      </vt:variant>
      <vt:variant>
        <vt:lpwstr>http://pl.wikipedia.org/wiki/J%C4%99zyk_angielski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AKADEMIA  MORSKA w GDYNI    WYDZIAŁ ELEKTRYCZNY</dc:title>
  <dc:creator>Bolesław Dudojć</dc:creator>
  <cp:lastModifiedBy>Ireneusz Czarnowski</cp:lastModifiedBy>
  <cp:revision>4</cp:revision>
  <cp:lastPrinted>2022-07-15T12:58:00Z</cp:lastPrinted>
  <dcterms:created xsi:type="dcterms:W3CDTF">2023-04-26T18:21:00Z</dcterms:created>
  <dcterms:modified xsi:type="dcterms:W3CDTF">2023-04-28T07:28:00Z</dcterms:modified>
</cp:coreProperties>
</file>